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3AD7A9D9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11CF5" w:rsidRPr="002025A7">
        <w:rPr>
          <w:b/>
          <w:sz w:val="24"/>
          <w:lang w:val="en-US"/>
        </w:rPr>
        <w:t>VoiceAge Corporation</w:t>
      </w:r>
    </w:p>
    <w:p w14:paraId="5E969D5E" w14:textId="49DE7B62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D848D8">
        <w:rPr>
          <w:rFonts w:cs="Arial"/>
          <w:b/>
          <w:sz w:val="24"/>
          <w:szCs w:val="24"/>
          <w:lang w:val="en-US" w:eastAsia="ja-JP"/>
        </w:rPr>
        <w:t>Some open issues related to</w:t>
      </w:r>
      <w:r w:rsidR="00C77C2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IVAS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Selection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Test</w:t>
      </w:r>
      <w:r w:rsidR="00A60CAE">
        <w:rPr>
          <w:rFonts w:cs="Arial"/>
          <w:b/>
          <w:sz w:val="24"/>
          <w:szCs w:val="24"/>
          <w:lang w:val="en-US" w:eastAsia="ja-JP"/>
        </w:rPr>
        <w:t xml:space="preserve"> and Selection Test Plan</w:t>
      </w:r>
    </w:p>
    <w:p w14:paraId="53200C05" w14:textId="029D775D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Discussion</w:t>
      </w:r>
      <w:r w:rsidR="0081747E">
        <w:rPr>
          <w:rFonts w:cs="Arial"/>
          <w:b/>
          <w:sz w:val="24"/>
          <w:szCs w:val="24"/>
          <w:lang w:val="en-US" w:eastAsia="ja-JP"/>
        </w:rPr>
        <w:t xml:space="preserve"> and Agreement</w:t>
      </w:r>
    </w:p>
    <w:p w14:paraId="0F79F2BD" w14:textId="49E27D12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1161B8">
        <w:rPr>
          <w:rFonts w:cs="Arial"/>
          <w:b/>
          <w:sz w:val="24"/>
          <w:szCs w:val="24"/>
          <w:lang w:val="en-US" w:eastAsia="ja-JP"/>
        </w:rPr>
        <w:t>1</w:t>
      </w:r>
      <w:r w:rsidR="009934EC">
        <w:rPr>
          <w:rFonts w:cs="Arial"/>
          <w:b/>
          <w:sz w:val="24"/>
          <w:szCs w:val="24"/>
          <w:lang w:val="en-US" w:eastAsia="ja-JP"/>
        </w:rPr>
        <w:t>.</w:t>
      </w:r>
      <w:r w:rsidR="00F42450">
        <w:rPr>
          <w:rFonts w:cs="Arial"/>
          <w:b/>
          <w:sz w:val="24"/>
          <w:szCs w:val="24"/>
          <w:lang w:val="en-US" w:eastAsia="ja-JP"/>
        </w:rPr>
        <w:t>3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28615B58" w14:textId="61510DAD" w:rsidR="00D41EB9" w:rsidRDefault="00D41EB9" w:rsidP="00D41EB9">
      <w:pPr>
        <w:pStyle w:val="Heading1"/>
        <w:rPr>
          <w:lang w:val="en-CA" w:eastAsia="fr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lang w:val="en-CA" w:eastAsia="fr-CA"/>
        </w:rPr>
        <w:t xml:space="preserve">Question about </w:t>
      </w:r>
      <w:r w:rsidR="00F50C68">
        <w:rPr>
          <w:lang w:val="en-CA" w:eastAsia="fr-CA"/>
        </w:rPr>
        <w:t xml:space="preserve">price of </w:t>
      </w:r>
      <w:r w:rsidR="0001482D">
        <w:rPr>
          <w:lang w:val="en-CA" w:eastAsia="fr-CA"/>
        </w:rPr>
        <w:t>GAL</w:t>
      </w:r>
    </w:p>
    <w:p w14:paraId="624912C1" w14:textId="5E495466" w:rsidR="00D41EB9" w:rsidRDefault="00D41EB9" w:rsidP="00D41EB9">
      <w:pPr>
        <w:rPr>
          <w:rFonts w:cs="Arial"/>
          <w:color w:val="000000" w:themeColor="text1"/>
        </w:rPr>
      </w:pPr>
      <w:r>
        <w:rPr>
          <w:lang w:val="en-US"/>
        </w:rPr>
        <w:t xml:space="preserve">The </w:t>
      </w:r>
      <w:r w:rsidR="00DA522C">
        <w:rPr>
          <w:lang w:val="en-US"/>
        </w:rPr>
        <w:t>Audio SWG of SA4 discussed tasks of Listening Laboratories</w:t>
      </w:r>
      <w:r w:rsidR="00E51BF2">
        <w:rPr>
          <w:lang w:val="en-US"/>
        </w:rPr>
        <w:t xml:space="preserve"> (LLs)</w:t>
      </w:r>
      <w:r w:rsidR="00E11C33">
        <w:rPr>
          <w:lang w:val="en-US"/>
        </w:rPr>
        <w:t>.</w:t>
      </w:r>
      <w:r w:rsidR="000061AF">
        <w:rPr>
          <w:lang w:val="en-US"/>
        </w:rPr>
        <w:t xml:space="preserve"> From the Audio SWG report [</w:t>
      </w:r>
      <w:r w:rsidR="009D7A20">
        <w:rPr>
          <w:lang w:val="en-US"/>
        </w:rPr>
        <w:t>5</w:t>
      </w:r>
      <w:r w:rsidR="00581123">
        <w:rPr>
          <w:lang w:val="en-US"/>
        </w:rPr>
        <w:t xml:space="preserve">], </w:t>
      </w:r>
      <w:r w:rsidR="00A556C6">
        <w:rPr>
          <w:lang w:val="en-US"/>
        </w:rPr>
        <w:t>“</w:t>
      </w:r>
      <w:r w:rsidR="00A556C6">
        <w:rPr>
          <w:rFonts w:cs="Arial"/>
          <w:color w:val="000000" w:themeColor="text1"/>
        </w:rPr>
        <w:t>Listening laboratories are requested to provide price information on experiments as documented in IVAS-8a, with the goal of having a budget estimate for selection test and a realistic experiment design.</w:t>
      </w:r>
      <w:r w:rsidR="00A556C6">
        <w:rPr>
          <w:rFonts w:cs="Arial"/>
          <w:color w:val="000000" w:themeColor="text1"/>
        </w:rPr>
        <w:t xml:space="preserve">” On the other hand, </w:t>
      </w:r>
      <w:r w:rsidR="00363508">
        <w:rPr>
          <w:rFonts w:cs="Arial"/>
          <w:color w:val="000000" w:themeColor="text1"/>
        </w:rPr>
        <w:t>the GAL task and pricing has not been discussed yet.</w:t>
      </w:r>
    </w:p>
    <w:p w14:paraId="33B7EA52" w14:textId="1C02CE42" w:rsidR="00363508" w:rsidRDefault="00363508" w:rsidP="00D41EB9">
      <w:r w:rsidRPr="00267D86">
        <w:rPr>
          <w:rFonts w:cs="Arial"/>
          <w:b/>
          <w:bCs/>
          <w:color w:val="000000" w:themeColor="text1"/>
        </w:rPr>
        <w:t xml:space="preserve">Proposal: </w:t>
      </w:r>
      <w:r w:rsidR="002B6526">
        <w:rPr>
          <w:rFonts w:cs="Arial"/>
          <w:color w:val="000000" w:themeColor="text1"/>
        </w:rPr>
        <w:t>Invite the GAL candidate laboratory to provide a price estimate for the GAL task.</w:t>
      </w:r>
    </w:p>
    <w:p w14:paraId="2D7E13C7" w14:textId="79C7FCD1" w:rsidR="007A37D4" w:rsidRDefault="007A37D4" w:rsidP="007A37D4">
      <w:pPr>
        <w:pStyle w:val="Heading1"/>
        <w:rPr>
          <w:lang w:val="en-CA" w:eastAsia="fr-CA"/>
        </w:rPr>
      </w:pPr>
      <w:r>
        <w:rPr>
          <w:lang w:val="en-CA" w:eastAsia="fr-CA"/>
        </w:rPr>
        <w:t xml:space="preserve">Question about </w:t>
      </w:r>
      <w:r w:rsidR="00E40ABF">
        <w:rPr>
          <w:lang w:val="en-CA" w:eastAsia="fr-CA"/>
        </w:rPr>
        <w:t xml:space="preserve">responsibilities for scripts to fabricate the immersive databases for </w:t>
      </w:r>
      <w:proofErr w:type="gramStart"/>
      <w:r w:rsidR="00E40ABF">
        <w:rPr>
          <w:lang w:val="en-CA" w:eastAsia="fr-CA"/>
        </w:rPr>
        <w:t>P.SUPPL</w:t>
      </w:r>
      <w:proofErr w:type="gramEnd"/>
      <w:r w:rsidR="00E40ABF">
        <w:rPr>
          <w:lang w:val="en-CA" w:eastAsia="fr-CA"/>
        </w:rPr>
        <w:t>800 tests</w:t>
      </w:r>
    </w:p>
    <w:p w14:paraId="3C553FD1" w14:textId="5530E2EE" w:rsidR="007A37D4" w:rsidRDefault="00B42BE6" w:rsidP="007A37D4">
      <w:pPr>
        <w:rPr>
          <w:lang w:val="en-CA"/>
        </w:rPr>
      </w:pPr>
      <w:r>
        <w:rPr>
          <w:lang w:val="en-CA"/>
        </w:rPr>
        <w:t xml:space="preserve">At the last SA4 meeting, </w:t>
      </w:r>
      <w:r w:rsidR="00017743">
        <w:rPr>
          <w:lang w:val="en-CA"/>
        </w:rPr>
        <w:t xml:space="preserve">a preliminary allocation of experiments to LLs was drafted. </w:t>
      </w:r>
      <w:r w:rsidR="00605D25">
        <w:rPr>
          <w:lang w:val="en-CA"/>
        </w:rPr>
        <w:t xml:space="preserve">Further, the Audio SWG discussed and agreed the minimum requirements for speech material provided by the LLs. </w:t>
      </w:r>
      <w:r w:rsidR="0019373E">
        <w:rPr>
          <w:lang w:val="en-CA"/>
        </w:rPr>
        <w:t>This was under</w:t>
      </w:r>
      <w:r w:rsidR="004F0A5B">
        <w:rPr>
          <w:lang w:val="en-CA"/>
        </w:rPr>
        <w:t xml:space="preserve"> the assumption that LLs </w:t>
      </w:r>
      <w:r w:rsidR="001D2594">
        <w:rPr>
          <w:lang w:val="en-CA"/>
        </w:rPr>
        <w:t xml:space="preserve">will provide </w:t>
      </w:r>
      <w:r w:rsidR="002D05D9">
        <w:rPr>
          <w:lang w:val="en-CA"/>
        </w:rPr>
        <w:t xml:space="preserve">only clean mono speech material for IVAS Selection </w:t>
      </w:r>
      <w:proofErr w:type="gramStart"/>
      <w:r w:rsidR="002D05D9">
        <w:rPr>
          <w:lang w:val="en-CA"/>
        </w:rPr>
        <w:t>P.SUPPL</w:t>
      </w:r>
      <w:proofErr w:type="gramEnd"/>
      <w:r w:rsidR="002D05D9">
        <w:rPr>
          <w:lang w:val="en-CA"/>
        </w:rPr>
        <w:t>800</w:t>
      </w:r>
      <w:r w:rsidR="009D7A20">
        <w:rPr>
          <w:lang w:val="en-CA"/>
        </w:rPr>
        <w:t xml:space="preserve"> [3]</w:t>
      </w:r>
      <w:r w:rsidR="002D05D9">
        <w:rPr>
          <w:lang w:val="en-CA"/>
        </w:rPr>
        <w:t xml:space="preserve"> tests, and that SA4 will take care </w:t>
      </w:r>
      <w:r w:rsidR="00583472">
        <w:rPr>
          <w:lang w:val="en-CA"/>
        </w:rPr>
        <w:t>of</w:t>
      </w:r>
      <w:r w:rsidR="002D05D9">
        <w:rPr>
          <w:lang w:val="en-CA"/>
        </w:rPr>
        <w:t xml:space="preserve"> </w:t>
      </w:r>
      <w:r w:rsidR="0082682E">
        <w:rPr>
          <w:lang w:val="en-CA"/>
        </w:rPr>
        <w:t xml:space="preserve">using them to </w:t>
      </w:r>
      <w:r w:rsidR="00D6630A">
        <w:rPr>
          <w:lang w:val="en-CA"/>
        </w:rPr>
        <w:t>fabricat</w:t>
      </w:r>
      <w:r w:rsidR="0082682E">
        <w:rPr>
          <w:lang w:val="en-CA"/>
        </w:rPr>
        <w:t>e</w:t>
      </w:r>
      <w:r w:rsidR="00D6630A">
        <w:rPr>
          <w:lang w:val="en-CA"/>
        </w:rPr>
        <w:t xml:space="preserve"> appropriate </w:t>
      </w:r>
      <w:r w:rsidR="006107E4">
        <w:rPr>
          <w:lang w:val="en-CA"/>
        </w:rPr>
        <w:t>immersive</w:t>
      </w:r>
      <w:r w:rsidR="0082682E">
        <w:rPr>
          <w:lang w:val="en-CA"/>
        </w:rPr>
        <w:t xml:space="preserve"> audio artificially.</w:t>
      </w:r>
      <w:r w:rsidR="00EA4B25">
        <w:rPr>
          <w:lang w:val="en-CA"/>
        </w:rPr>
        <w:t xml:space="preserve"> </w:t>
      </w:r>
      <w:r w:rsidR="00BC341E">
        <w:rPr>
          <w:lang w:val="en-CA"/>
        </w:rPr>
        <w:t xml:space="preserve">This assumption is reflected in the current version of </w:t>
      </w:r>
      <w:r w:rsidR="00951AAE">
        <w:rPr>
          <w:lang w:val="en-CA"/>
        </w:rPr>
        <w:t>I</w:t>
      </w:r>
      <w:r w:rsidR="00BC341E">
        <w:rPr>
          <w:lang w:val="en-CA"/>
        </w:rPr>
        <w:t xml:space="preserve">VAS-8a </w:t>
      </w:r>
      <w:r w:rsidR="00883E86">
        <w:rPr>
          <w:lang w:val="en-CA"/>
        </w:rPr>
        <w:t>(</w:t>
      </w:r>
      <w:r w:rsidR="00BC341E">
        <w:rPr>
          <w:lang w:val="en-CA"/>
        </w:rPr>
        <w:t>in brackets</w:t>
      </w:r>
      <w:r w:rsidR="00883E86">
        <w:rPr>
          <w:lang w:val="en-CA"/>
        </w:rPr>
        <w:t>)</w:t>
      </w:r>
      <w:r w:rsidR="00BC341E">
        <w:rPr>
          <w:lang w:val="en-CA"/>
        </w:rPr>
        <w:t>.</w:t>
      </w:r>
      <w:r w:rsidR="00A01A3D">
        <w:rPr>
          <w:lang w:val="en-CA"/>
        </w:rPr>
        <w:t xml:space="preserve"> However, it was not discussed who will be responsible for fabricating the </w:t>
      </w:r>
      <w:r w:rsidR="0031727E">
        <w:rPr>
          <w:lang w:val="en-CA"/>
        </w:rPr>
        <w:t>corresponding scripts, and where these scripts</w:t>
      </w:r>
      <w:r w:rsidR="00C11A27">
        <w:rPr>
          <w:lang w:val="en-CA"/>
        </w:rPr>
        <w:t xml:space="preserve">, and possibly </w:t>
      </w:r>
      <w:r w:rsidR="005B74DA">
        <w:rPr>
          <w:lang w:val="en-CA"/>
        </w:rPr>
        <w:t xml:space="preserve">the corresponding </w:t>
      </w:r>
      <w:r w:rsidR="00C11A27">
        <w:rPr>
          <w:lang w:val="en-CA"/>
        </w:rPr>
        <w:t>processing steps,</w:t>
      </w:r>
      <w:r w:rsidR="0031727E">
        <w:rPr>
          <w:lang w:val="en-CA"/>
        </w:rPr>
        <w:t xml:space="preserve"> would be stored. </w:t>
      </w:r>
      <w:r w:rsidR="00611D8B">
        <w:rPr>
          <w:lang w:val="en-CA"/>
        </w:rPr>
        <w:t>While t</w:t>
      </w:r>
      <w:r w:rsidR="006119BF">
        <w:rPr>
          <w:lang w:val="en-CA"/>
        </w:rPr>
        <w:t xml:space="preserve">he permanent document </w:t>
      </w:r>
      <w:r w:rsidR="00BC5426" w:rsidRPr="00BC5426">
        <w:rPr>
          <w:lang w:val="en-CA"/>
        </w:rPr>
        <w:t xml:space="preserve">IVAS-7a (IVAS Selection test </w:t>
      </w:r>
      <w:r w:rsidR="00BC5426">
        <w:rPr>
          <w:lang w:val="en-CA"/>
        </w:rPr>
        <w:t xml:space="preserve">Processing Plan) </w:t>
      </w:r>
      <w:r w:rsidR="00C11A27">
        <w:rPr>
          <w:lang w:val="en-CA"/>
        </w:rPr>
        <w:t xml:space="preserve">[6] </w:t>
      </w:r>
      <w:r w:rsidR="00BC5426">
        <w:rPr>
          <w:lang w:val="en-CA"/>
        </w:rPr>
        <w:t>advanced significantly at the last meeting</w:t>
      </w:r>
      <w:r w:rsidR="001D2594">
        <w:rPr>
          <w:lang w:val="en-CA"/>
        </w:rPr>
        <w:t xml:space="preserve">, </w:t>
      </w:r>
      <w:r w:rsidR="006119BF">
        <w:rPr>
          <w:lang w:val="en-CA"/>
        </w:rPr>
        <w:t xml:space="preserve">it </w:t>
      </w:r>
      <w:r w:rsidR="000B3D4E">
        <w:rPr>
          <w:lang w:val="en-CA"/>
        </w:rPr>
        <w:t>does not cover proces</w:t>
      </w:r>
      <w:r w:rsidR="003F0AC4">
        <w:rPr>
          <w:lang w:val="en-CA"/>
        </w:rPr>
        <w:t>sing steps to create immersive audio samples.</w:t>
      </w:r>
    </w:p>
    <w:p w14:paraId="1B35DE37" w14:textId="6B3AF4B5" w:rsidR="003F0AC4" w:rsidRDefault="003F0AC4" w:rsidP="007A37D4">
      <w:pPr>
        <w:rPr>
          <w:lang w:val="en-CA"/>
        </w:rPr>
      </w:pPr>
      <w:r w:rsidRPr="00E37641">
        <w:rPr>
          <w:b/>
          <w:bCs/>
          <w:lang w:val="en-CA"/>
        </w:rPr>
        <w:t>Proposal:</w:t>
      </w:r>
      <w:r>
        <w:rPr>
          <w:lang w:val="en-CA"/>
        </w:rPr>
        <w:t xml:space="preserve"> Clarify who will </w:t>
      </w:r>
      <w:r w:rsidR="006D7258">
        <w:rPr>
          <w:lang w:val="en-CA"/>
        </w:rPr>
        <w:t xml:space="preserve">create the processing scripts to fabricate the artificial immersive audio samples needed </w:t>
      </w:r>
      <w:r w:rsidR="00AB5B58">
        <w:rPr>
          <w:lang w:val="en-CA"/>
        </w:rPr>
        <w:t xml:space="preserve">for </w:t>
      </w:r>
      <w:proofErr w:type="gramStart"/>
      <w:r w:rsidR="00AB5B58">
        <w:rPr>
          <w:lang w:val="en-CA"/>
        </w:rPr>
        <w:t>P.SUPPL</w:t>
      </w:r>
      <w:proofErr w:type="gramEnd"/>
      <w:r w:rsidR="00AB5B58">
        <w:rPr>
          <w:lang w:val="en-CA"/>
        </w:rPr>
        <w:t xml:space="preserve">800 experiments, </w:t>
      </w:r>
      <w:r w:rsidR="00992409">
        <w:rPr>
          <w:lang w:val="en-CA"/>
        </w:rPr>
        <w:t>whe</w:t>
      </w:r>
      <w:r w:rsidR="006C5823">
        <w:rPr>
          <w:lang w:val="en-CA"/>
        </w:rPr>
        <w:t>ther</w:t>
      </w:r>
      <w:r w:rsidR="00992409">
        <w:rPr>
          <w:lang w:val="en-CA"/>
        </w:rPr>
        <w:t xml:space="preserve"> there is a need to document how the artificial audio was created, and if so, where to document the appropriate steps.</w:t>
      </w:r>
    </w:p>
    <w:p w14:paraId="4F743E28" w14:textId="37000C29" w:rsidR="00297C5D" w:rsidRDefault="00297C5D" w:rsidP="00297C5D">
      <w:pPr>
        <w:pStyle w:val="Heading1"/>
        <w:rPr>
          <w:lang w:val="en-CA" w:eastAsia="fr-CA"/>
        </w:rPr>
      </w:pPr>
      <w:r>
        <w:rPr>
          <w:lang w:val="en-CA" w:eastAsia="fr-CA"/>
        </w:rPr>
        <w:t xml:space="preserve">Question about </w:t>
      </w:r>
      <w:r>
        <w:rPr>
          <w:lang w:val="en-CA" w:eastAsia="fr-CA"/>
        </w:rPr>
        <w:t xml:space="preserve">who will provide stereo material for experiment </w:t>
      </w:r>
      <w:r w:rsidR="00AB2038">
        <w:rPr>
          <w:lang w:val="en-CA" w:eastAsia="fr-CA"/>
        </w:rPr>
        <w:t>P800-3 (Music and mixed content)</w:t>
      </w:r>
    </w:p>
    <w:p w14:paraId="78181897" w14:textId="1FCF0DC2" w:rsidR="00297C5D" w:rsidRDefault="004046A2" w:rsidP="00297C5D">
      <w:pPr>
        <w:rPr>
          <w:lang w:val="en-US"/>
        </w:rPr>
      </w:pPr>
      <w:r>
        <w:rPr>
          <w:lang w:val="en-US"/>
        </w:rPr>
        <w:t xml:space="preserve">At the last SA4 meeting, the Audio SWG </w:t>
      </w:r>
      <w:r w:rsidR="006A19E4">
        <w:rPr>
          <w:lang w:val="en-US"/>
        </w:rPr>
        <w:t>converged on who will provide the audio material</w:t>
      </w:r>
      <w:r w:rsidR="00A62EC2">
        <w:rPr>
          <w:lang w:val="en-US"/>
        </w:rPr>
        <w:t>:</w:t>
      </w:r>
      <w:r w:rsidR="006A19E4">
        <w:rPr>
          <w:lang w:val="en-US"/>
        </w:rPr>
        <w:t xml:space="preserve"> LLs will provide </w:t>
      </w:r>
      <w:r w:rsidR="00D7121B">
        <w:rPr>
          <w:lang w:val="en-US"/>
        </w:rPr>
        <w:t xml:space="preserve">mono speech material for </w:t>
      </w:r>
      <w:proofErr w:type="gramStart"/>
      <w:r w:rsidR="00D7121B">
        <w:rPr>
          <w:lang w:val="en-US"/>
        </w:rPr>
        <w:t>P.SUPPL</w:t>
      </w:r>
      <w:proofErr w:type="gramEnd"/>
      <w:r w:rsidR="00D7121B">
        <w:rPr>
          <w:lang w:val="en-US"/>
        </w:rPr>
        <w:t xml:space="preserve">800 experiments, </w:t>
      </w:r>
      <w:r w:rsidR="00837672">
        <w:rPr>
          <w:lang w:val="en-US"/>
        </w:rPr>
        <w:t xml:space="preserve">and </w:t>
      </w:r>
      <w:r w:rsidR="00D7121B">
        <w:rPr>
          <w:lang w:val="en-US"/>
        </w:rPr>
        <w:t>volunteering SA4 companies will provide background noise samples</w:t>
      </w:r>
      <w:r w:rsidR="00837672">
        <w:rPr>
          <w:lang w:val="en-US"/>
        </w:rPr>
        <w:t xml:space="preserve"> (primarily for the P.</w:t>
      </w:r>
      <w:r w:rsidR="00961AC4">
        <w:rPr>
          <w:lang w:val="en-US"/>
        </w:rPr>
        <w:t>SUPPL800 tests)</w:t>
      </w:r>
      <w:r w:rsidR="00837672">
        <w:rPr>
          <w:lang w:val="en-US"/>
        </w:rPr>
        <w:t>,</w:t>
      </w:r>
      <w:r w:rsidR="00D7121B">
        <w:rPr>
          <w:lang w:val="en-US"/>
        </w:rPr>
        <w:t xml:space="preserve"> and gener</w:t>
      </w:r>
      <w:r w:rsidR="00837672">
        <w:rPr>
          <w:lang w:val="en-US"/>
        </w:rPr>
        <w:t xml:space="preserve">ic audio samples for BS.1534 </w:t>
      </w:r>
      <w:r w:rsidR="00D272FD">
        <w:rPr>
          <w:lang w:val="en-US"/>
        </w:rPr>
        <w:t xml:space="preserve">[4] </w:t>
      </w:r>
      <w:r w:rsidR="00837672">
        <w:rPr>
          <w:lang w:val="en-US"/>
        </w:rPr>
        <w:t>tests.</w:t>
      </w:r>
      <w:r w:rsidR="00961AC4">
        <w:rPr>
          <w:lang w:val="en-US"/>
        </w:rPr>
        <w:t xml:space="preserve"> SA4 has however not discussed who will provide </w:t>
      </w:r>
      <w:r w:rsidR="00047B66">
        <w:rPr>
          <w:lang w:val="en-US"/>
        </w:rPr>
        <w:t xml:space="preserve">the stereo material for the </w:t>
      </w:r>
      <w:proofErr w:type="gramStart"/>
      <w:r w:rsidR="00047B66">
        <w:rPr>
          <w:lang w:val="en-US"/>
        </w:rPr>
        <w:t>P.SUPPL</w:t>
      </w:r>
      <w:proofErr w:type="gramEnd"/>
      <w:r w:rsidR="00047B66">
        <w:rPr>
          <w:lang w:val="en-US"/>
        </w:rPr>
        <w:t>800 music and mixed experiment (P800-3).</w:t>
      </w:r>
      <w:r w:rsidR="006C7B51">
        <w:rPr>
          <w:lang w:val="en-US"/>
        </w:rPr>
        <w:t xml:space="preserve"> </w:t>
      </w:r>
    </w:p>
    <w:p w14:paraId="6CD9E4CA" w14:textId="2E26DD09" w:rsidR="00AB2038" w:rsidRPr="00BC5426" w:rsidRDefault="00AB2038" w:rsidP="00297C5D">
      <w:pPr>
        <w:rPr>
          <w:lang w:val="en-CA" w:eastAsia="fr-CA"/>
        </w:rPr>
      </w:pPr>
      <w:r w:rsidRPr="00047B66">
        <w:rPr>
          <w:b/>
          <w:bCs/>
          <w:lang w:val="en-US"/>
        </w:rPr>
        <w:t>Proposal:</w:t>
      </w:r>
      <w:r>
        <w:rPr>
          <w:lang w:val="en-US"/>
        </w:rPr>
        <w:t xml:space="preserve"> </w:t>
      </w:r>
      <w:r w:rsidR="003A295E">
        <w:rPr>
          <w:lang w:val="en-US"/>
        </w:rPr>
        <w:t>Given that mixed samples contain speech, and that the speech should be in listeners’ native language</w:t>
      </w:r>
      <w:r w:rsidR="003A295E">
        <w:rPr>
          <w:lang w:val="en-US"/>
        </w:rPr>
        <w:t>, the source proposes that this material is provided by LLs</w:t>
      </w:r>
      <w:r w:rsidR="007D402B">
        <w:rPr>
          <w:lang w:val="en-US"/>
        </w:rPr>
        <w:t>, and that LLs</w:t>
      </w:r>
      <w:r w:rsidR="003A295E">
        <w:rPr>
          <w:lang w:val="en-US"/>
        </w:rPr>
        <w:t xml:space="preserve"> </w:t>
      </w:r>
      <w:r w:rsidR="00662495">
        <w:rPr>
          <w:lang w:val="en-US"/>
        </w:rPr>
        <w:t xml:space="preserve">currently </w:t>
      </w:r>
      <w:r w:rsidR="002D160F">
        <w:rPr>
          <w:lang w:val="en-US"/>
        </w:rPr>
        <w:t xml:space="preserve">assigned to this experiment </w:t>
      </w:r>
      <w:r w:rsidR="00CD2059">
        <w:rPr>
          <w:lang w:val="en-US"/>
        </w:rPr>
        <w:t xml:space="preserve">confirm </w:t>
      </w:r>
      <w:r w:rsidR="002D160F">
        <w:rPr>
          <w:lang w:val="en-US"/>
        </w:rPr>
        <w:t>that they can provide the material.</w:t>
      </w:r>
    </w:p>
    <w:p w14:paraId="6F7DA0AC" w14:textId="67311D97" w:rsidR="007F3B1C" w:rsidRDefault="00213E92" w:rsidP="00654516">
      <w:pPr>
        <w:pStyle w:val="Heading1"/>
        <w:rPr>
          <w:lang w:val="en-CA" w:eastAsia="fr-CA"/>
        </w:rPr>
      </w:pPr>
      <w:r>
        <w:rPr>
          <w:lang w:val="en-CA" w:eastAsia="fr-CA"/>
        </w:rPr>
        <w:t xml:space="preserve">Question about the need to contract Host and Cross-check </w:t>
      </w:r>
      <w:proofErr w:type="gramStart"/>
      <w:r>
        <w:rPr>
          <w:lang w:val="en-CA" w:eastAsia="fr-CA"/>
        </w:rPr>
        <w:t>labs</w:t>
      </w:r>
      <w:proofErr w:type="gramEnd"/>
    </w:p>
    <w:p w14:paraId="6C1144E4" w14:textId="4BD99FA2" w:rsidR="0042388E" w:rsidRDefault="007F4BD6" w:rsidP="00213E92">
      <w:pPr>
        <w:rPr>
          <w:lang w:val="en-US"/>
        </w:rPr>
      </w:pPr>
      <w:r>
        <w:rPr>
          <w:lang w:val="en-US"/>
        </w:rPr>
        <w:t xml:space="preserve">The current version of </w:t>
      </w:r>
      <w:r w:rsidR="00D22ECE">
        <w:rPr>
          <w:lang w:val="en-US"/>
        </w:rPr>
        <w:t xml:space="preserve">IVAS-8a </w:t>
      </w:r>
      <w:r w:rsidR="00D815D6">
        <w:rPr>
          <w:lang w:val="en-US"/>
        </w:rPr>
        <w:t>(IVAS Selection Test Plan</w:t>
      </w:r>
      <w:r w:rsidR="0005220A">
        <w:rPr>
          <w:lang w:val="en-US"/>
        </w:rPr>
        <w:t>)</w:t>
      </w:r>
      <w:r w:rsidR="00D815D6">
        <w:rPr>
          <w:lang w:val="en-US"/>
        </w:rPr>
        <w:t xml:space="preserve"> [</w:t>
      </w:r>
      <w:r w:rsidR="003D6239">
        <w:rPr>
          <w:lang w:val="en-US"/>
        </w:rPr>
        <w:t>2</w:t>
      </w:r>
      <w:r w:rsidR="00D815D6">
        <w:rPr>
          <w:lang w:val="en-US"/>
        </w:rPr>
        <w:t xml:space="preserve">] </w:t>
      </w:r>
      <w:r w:rsidR="00D22ECE">
        <w:rPr>
          <w:lang w:val="en-US"/>
        </w:rPr>
        <w:t xml:space="preserve">assumes that </w:t>
      </w:r>
      <w:r w:rsidR="0003582B">
        <w:rPr>
          <w:lang w:val="en-US"/>
        </w:rPr>
        <w:t>“</w:t>
      </w:r>
      <w:r w:rsidR="0003582B">
        <w:rPr>
          <w:rFonts w:hint="eastAsia"/>
        </w:rPr>
        <w:t>SA4</w:t>
      </w:r>
      <w:r w:rsidR="0003582B" w:rsidRPr="00D15826">
        <w:t xml:space="preserve"> </w:t>
      </w:r>
      <w:r w:rsidR="0003582B">
        <w:rPr>
          <w:rFonts w:hint="eastAsia"/>
        </w:rPr>
        <w:t xml:space="preserve">further </w:t>
      </w:r>
      <w:r w:rsidR="0003582B" w:rsidRPr="00D15826">
        <w:t>select</w:t>
      </w:r>
      <w:r w:rsidR="0003582B">
        <w:rPr>
          <w:rFonts w:hint="eastAsia"/>
        </w:rPr>
        <w:t>s</w:t>
      </w:r>
      <w:r w:rsidR="0003582B" w:rsidRPr="00D15826">
        <w:t xml:space="preserve"> </w:t>
      </w:r>
      <w:r w:rsidR="0003582B">
        <w:rPr>
          <w:rFonts w:hint="eastAsia"/>
        </w:rPr>
        <w:t xml:space="preserve">and ETSI will </w:t>
      </w:r>
      <w:r w:rsidR="0003582B">
        <w:t>contract</w:t>
      </w:r>
      <w:r w:rsidR="0003582B">
        <w:rPr>
          <w:rFonts w:hint="eastAsia"/>
        </w:rPr>
        <w:t xml:space="preserve"> the HL, the </w:t>
      </w:r>
      <w:proofErr w:type="gramStart"/>
      <w:r w:rsidR="0003582B">
        <w:rPr>
          <w:rFonts w:hint="eastAsia"/>
        </w:rPr>
        <w:t>CL,</w:t>
      </w:r>
      <w:r w:rsidR="00D815D6">
        <w:t>…</w:t>
      </w:r>
      <w:proofErr w:type="gramEnd"/>
      <w:r w:rsidR="0003582B">
        <w:rPr>
          <w:rFonts w:hint="eastAsia"/>
        </w:rPr>
        <w:t xml:space="preserve"> </w:t>
      </w:r>
      <w:r w:rsidR="0003582B">
        <w:t>“</w:t>
      </w:r>
      <w:r w:rsidR="00D815D6">
        <w:t xml:space="preserve">. </w:t>
      </w:r>
      <w:r w:rsidR="00FE2CF0">
        <w:rPr>
          <w:lang w:val="en-US"/>
        </w:rPr>
        <w:t>As</w:t>
      </w:r>
      <w:r w:rsidR="00FE2CF0" w:rsidRPr="00FF09FC">
        <w:rPr>
          <w:lang w:val="en-US"/>
        </w:rPr>
        <w:t xml:space="preserve"> </w:t>
      </w:r>
      <w:r w:rsidR="00FE2CF0">
        <w:rPr>
          <w:lang w:val="en-US"/>
        </w:rPr>
        <w:t>proposed in [1], it was agreed to carry out the joint development of the scripts (“Software”) in a 3GPP Gitlab repository.</w:t>
      </w:r>
      <w:r w:rsidR="00B95F03">
        <w:rPr>
          <w:lang w:val="en-US"/>
        </w:rPr>
        <w:t xml:space="preserve"> </w:t>
      </w:r>
      <w:r w:rsidR="0097554D">
        <w:rPr>
          <w:lang w:val="en-US"/>
        </w:rPr>
        <w:t>As this is in principle in a public space</w:t>
      </w:r>
      <w:r w:rsidR="00B95F03">
        <w:rPr>
          <w:lang w:val="en-US"/>
        </w:rPr>
        <w:t xml:space="preserve">, question arises whether there is a need to </w:t>
      </w:r>
      <w:r w:rsidR="0097554D">
        <w:rPr>
          <w:lang w:val="en-US"/>
        </w:rPr>
        <w:t>co</w:t>
      </w:r>
      <w:r w:rsidR="003555FE">
        <w:rPr>
          <w:lang w:val="en-US"/>
        </w:rPr>
        <w:t xml:space="preserve">ntract the Host Laboratory (HL) and the Cross-check </w:t>
      </w:r>
      <w:r w:rsidR="00D54584">
        <w:rPr>
          <w:lang w:val="en-US"/>
        </w:rPr>
        <w:t>Laboratory (</w:t>
      </w:r>
      <w:r w:rsidR="003555FE">
        <w:rPr>
          <w:lang w:val="en-US"/>
        </w:rPr>
        <w:t>CL</w:t>
      </w:r>
      <w:r w:rsidR="00D54584">
        <w:rPr>
          <w:lang w:val="en-US"/>
        </w:rPr>
        <w:t xml:space="preserve">), or whether these tasks can be simply performed by volunteering companies. In the latter case, this should be reflected in the </w:t>
      </w:r>
      <w:r w:rsidR="00D815D6">
        <w:rPr>
          <w:lang w:val="en-US"/>
        </w:rPr>
        <w:t>IVAS-8a</w:t>
      </w:r>
      <w:r w:rsidR="0005220A">
        <w:rPr>
          <w:lang w:val="en-US"/>
        </w:rPr>
        <w:t>.</w:t>
      </w:r>
      <w:r w:rsidR="00BD06BD">
        <w:rPr>
          <w:lang w:val="en-US"/>
        </w:rPr>
        <w:t xml:space="preserve"> Similarly for the </w:t>
      </w:r>
      <w:r w:rsidR="00550FF2">
        <w:rPr>
          <w:lang w:val="en-US"/>
        </w:rPr>
        <w:t>Material Collection entity (MC)</w:t>
      </w:r>
      <w:r w:rsidR="00BD06BD">
        <w:rPr>
          <w:lang w:val="en-US"/>
        </w:rPr>
        <w:t>.</w:t>
      </w:r>
    </w:p>
    <w:p w14:paraId="6FD2B966" w14:textId="6C9B29AD" w:rsidR="00D80FBB" w:rsidRPr="0042388E" w:rsidRDefault="00D80FBB" w:rsidP="00213E92">
      <w:pPr>
        <w:rPr>
          <w:lang w:val="en-CA" w:eastAsia="fr-CA"/>
        </w:rPr>
      </w:pPr>
      <w:r w:rsidRPr="00047242">
        <w:rPr>
          <w:b/>
          <w:bCs/>
          <w:lang w:val="en-US"/>
        </w:rPr>
        <w:lastRenderedPageBreak/>
        <w:t>Proposal:</w:t>
      </w:r>
      <w:r>
        <w:rPr>
          <w:lang w:val="en-US"/>
        </w:rPr>
        <w:t xml:space="preserve"> </w:t>
      </w:r>
      <w:r w:rsidR="00BE10DA">
        <w:rPr>
          <w:lang w:val="en-US"/>
        </w:rPr>
        <w:t xml:space="preserve">Performing </w:t>
      </w:r>
      <w:r w:rsidR="00DC1502">
        <w:rPr>
          <w:lang w:val="en-US"/>
        </w:rPr>
        <w:t>HL</w:t>
      </w:r>
      <w:r w:rsidR="00BD06BD">
        <w:rPr>
          <w:lang w:val="en-US"/>
        </w:rPr>
        <w:t>,</w:t>
      </w:r>
      <w:r w:rsidR="00DC1502">
        <w:rPr>
          <w:lang w:val="en-US"/>
        </w:rPr>
        <w:t xml:space="preserve"> </w:t>
      </w:r>
      <w:proofErr w:type="gramStart"/>
      <w:r w:rsidR="00DC1502">
        <w:rPr>
          <w:lang w:val="en-US"/>
        </w:rPr>
        <w:t>CL</w:t>
      </w:r>
      <w:proofErr w:type="gramEnd"/>
      <w:r w:rsidR="00DC1502">
        <w:rPr>
          <w:lang w:val="en-US"/>
        </w:rPr>
        <w:t xml:space="preserve"> </w:t>
      </w:r>
      <w:r w:rsidR="00BD06BD">
        <w:rPr>
          <w:lang w:val="en-US"/>
        </w:rPr>
        <w:t xml:space="preserve">and MC </w:t>
      </w:r>
      <w:r w:rsidR="00BE10DA">
        <w:rPr>
          <w:lang w:val="en-US"/>
        </w:rPr>
        <w:t xml:space="preserve">tasks on voluntary basis without need for </w:t>
      </w:r>
      <w:r w:rsidR="00550FF2">
        <w:rPr>
          <w:lang w:val="en-US"/>
        </w:rPr>
        <w:t xml:space="preserve">a </w:t>
      </w:r>
      <w:r w:rsidR="00BE10DA">
        <w:rPr>
          <w:lang w:val="en-US"/>
        </w:rPr>
        <w:t>contract.</w:t>
      </w:r>
    </w:p>
    <w:p w14:paraId="44B459E6" w14:textId="55E38244" w:rsidR="00B23FCB" w:rsidRDefault="00B23FCB" w:rsidP="00B23FCB">
      <w:pPr>
        <w:pStyle w:val="Heading1"/>
        <w:rPr>
          <w:lang w:val="en-CA" w:eastAsia="fr-CA"/>
        </w:rPr>
      </w:pPr>
      <w:r>
        <w:rPr>
          <w:lang w:val="en-CA" w:eastAsia="fr-CA"/>
        </w:rPr>
        <w:t xml:space="preserve">Question about </w:t>
      </w:r>
      <w:r w:rsidR="004B306B">
        <w:rPr>
          <w:lang w:val="en-CA" w:eastAsia="fr-CA"/>
        </w:rPr>
        <w:t>selection of model parameters</w:t>
      </w:r>
      <w:r w:rsidR="002D160F">
        <w:rPr>
          <w:lang w:val="en-CA" w:eastAsia="fr-CA"/>
        </w:rPr>
        <w:t>,</w:t>
      </w:r>
      <w:r w:rsidR="004B306B">
        <w:rPr>
          <w:lang w:val="en-CA" w:eastAsia="fr-CA"/>
        </w:rPr>
        <w:t xml:space="preserve"> sound material</w:t>
      </w:r>
      <w:r w:rsidR="003D55CF">
        <w:rPr>
          <w:lang w:val="en-CA" w:eastAsia="fr-CA"/>
        </w:rPr>
        <w:t>, and clarification to section 4.5.4 of IVAS-8a</w:t>
      </w:r>
    </w:p>
    <w:p w14:paraId="6461740D" w14:textId="04258188" w:rsidR="0042388E" w:rsidRDefault="00B23FCB" w:rsidP="00B23FCB">
      <w:r>
        <w:rPr>
          <w:lang w:val="en-US"/>
        </w:rPr>
        <w:t>The current version of IVAS-8a (IVAS Selection Test Plan) [</w:t>
      </w:r>
      <w:r w:rsidR="003D6239">
        <w:rPr>
          <w:lang w:val="en-US"/>
        </w:rPr>
        <w:t>2</w:t>
      </w:r>
      <w:r>
        <w:rPr>
          <w:lang w:val="en-US"/>
        </w:rPr>
        <w:t xml:space="preserve">] </w:t>
      </w:r>
      <w:r w:rsidR="0072444F">
        <w:rPr>
          <w:lang w:val="en-US"/>
        </w:rPr>
        <w:t>states</w:t>
      </w:r>
      <w:r>
        <w:rPr>
          <w:lang w:val="en-US"/>
        </w:rPr>
        <w:t xml:space="preserve"> </w:t>
      </w:r>
      <w:r w:rsidR="0045085B">
        <w:rPr>
          <w:lang w:val="en-US"/>
        </w:rPr>
        <w:t xml:space="preserve">(in brackets) </w:t>
      </w:r>
      <w:r>
        <w:rPr>
          <w:lang w:val="en-US"/>
        </w:rPr>
        <w:t>that “</w:t>
      </w:r>
      <w:r w:rsidR="0067722D">
        <w:rPr>
          <w:lang w:val="en-US"/>
        </w:rPr>
        <w:t>[</w:t>
      </w:r>
      <w:r w:rsidR="00047242">
        <w:rPr>
          <w:lang w:val="en-US"/>
        </w:rPr>
        <w:t>The MC</w:t>
      </w:r>
      <w:r w:rsidR="00F27F0F">
        <w:rPr>
          <w:lang w:val="en-US"/>
        </w:rPr>
        <w:t>]</w:t>
      </w:r>
      <w:r w:rsidR="00EE310C">
        <w:rPr>
          <w:lang w:val="en-US"/>
        </w:rPr>
        <w:t xml:space="preserve"> </w:t>
      </w:r>
      <w:r w:rsidR="00047242">
        <w:rPr>
          <w:lang w:val="en-US"/>
        </w:rPr>
        <w:t xml:space="preserve">… </w:t>
      </w:r>
      <w:r w:rsidR="00F27F0F">
        <w:rPr>
          <w:lang w:val="en-US"/>
        </w:rPr>
        <w:t xml:space="preserve">shall … </w:t>
      </w:r>
      <w:r w:rsidR="00DB1BE6">
        <w:rPr>
          <w:rFonts w:cs="Arial"/>
        </w:rPr>
        <w:t xml:space="preserve">choose the model parameters and sound materials to be used in the experiments in a randomized blind </w:t>
      </w:r>
      <w:proofErr w:type="gramStart"/>
      <w:r w:rsidR="00DB1BE6">
        <w:rPr>
          <w:rFonts w:cs="Arial"/>
        </w:rPr>
        <w:t>process</w:t>
      </w:r>
      <w:r>
        <w:t>“</w:t>
      </w:r>
      <w:proofErr w:type="gramEnd"/>
      <w:r>
        <w:t xml:space="preserve">. </w:t>
      </w:r>
      <w:r w:rsidR="000D57A9">
        <w:t xml:space="preserve">The model parameters are needed to fabricate the artificial immersive samples for </w:t>
      </w:r>
      <w:proofErr w:type="gramStart"/>
      <w:r w:rsidR="000D57A9">
        <w:t>P.SUPPL</w:t>
      </w:r>
      <w:proofErr w:type="gramEnd"/>
      <w:r w:rsidR="000D57A9">
        <w:t>800 test experiments</w:t>
      </w:r>
      <w:r w:rsidR="00CE5ED8">
        <w:t>, and possibly also for some BS.1534 experiments. The [recorded</w:t>
      </w:r>
      <w:r w:rsidR="004F79EA">
        <w:t xml:space="preserve"> immersive</w:t>
      </w:r>
      <w:r w:rsidR="00CE5ED8">
        <w:t xml:space="preserve">] sound material </w:t>
      </w:r>
      <w:r w:rsidR="004F79EA">
        <w:t xml:space="preserve">is needed for the </w:t>
      </w:r>
      <w:proofErr w:type="spellStart"/>
      <w:r w:rsidR="004F79EA">
        <w:t>the</w:t>
      </w:r>
      <w:proofErr w:type="spellEnd"/>
      <w:r w:rsidR="004F79EA">
        <w:t xml:space="preserve"> BS.1534 experiments. </w:t>
      </w:r>
      <w:r w:rsidR="00BE10DA">
        <w:t>The source questions whe</w:t>
      </w:r>
      <w:r w:rsidR="00FF1F35">
        <w:t>ther th</w:t>
      </w:r>
      <w:r w:rsidR="004F79EA">
        <w:t>e</w:t>
      </w:r>
      <w:r w:rsidR="00FF1F35">
        <w:t xml:space="preserve"> </w:t>
      </w:r>
      <w:r w:rsidR="00230C7E">
        <w:rPr>
          <w:rFonts w:cs="Arial"/>
        </w:rPr>
        <w:t>randomized blind process</w:t>
      </w:r>
      <w:r w:rsidR="00FF1F35">
        <w:t xml:space="preserve"> will guarantee </w:t>
      </w:r>
      <w:r w:rsidR="004E4214">
        <w:t>most appropriate</w:t>
      </w:r>
      <w:r w:rsidR="00230C7E">
        <w:t xml:space="preserve"> </w:t>
      </w:r>
      <w:r w:rsidR="004E4214">
        <w:t xml:space="preserve">material to </w:t>
      </w:r>
      <w:r w:rsidR="00047242">
        <w:t>assess</w:t>
      </w:r>
      <w:r w:rsidR="004E4214">
        <w:t xml:space="preserve"> the performance of the IVAS codec candidate.</w:t>
      </w:r>
      <w:r w:rsidR="00FF2C0E">
        <w:t xml:space="preserve"> </w:t>
      </w:r>
    </w:p>
    <w:p w14:paraId="0CC020F8" w14:textId="005A8883" w:rsidR="00916888" w:rsidRDefault="00854B07" w:rsidP="00B23FCB">
      <w:r>
        <w:t xml:space="preserve">Further, the related section in IVAS-8a is currently </w:t>
      </w:r>
      <w:r w:rsidR="00EF645B">
        <w:t xml:space="preserve">somewhat </w:t>
      </w:r>
      <w:r>
        <w:t>confusing</w:t>
      </w:r>
      <w:r w:rsidR="00EF645B">
        <w:t>,</w:t>
      </w:r>
      <w:r w:rsidR="0032095C">
        <w:t xml:space="preserve"> and </w:t>
      </w:r>
      <w:r w:rsidR="000509E1">
        <w:t xml:space="preserve">the process is </w:t>
      </w:r>
      <w:r w:rsidR="0032095C">
        <w:t>possibly more compl</w:t>
      </w:r>
      <w:r w:rsidR="000509E1">
        <w:t>icated</w:t>
      </w:r>
      <w:r w:rsidR="0032095C">
        <w:t xml:space="preserve"> than necessary. </w:t>
      </w:r>
      <w:r w:rsidR="000509E1">
        <w:t xml:space="preserve">Letting </w:t>
      </w:r>
      <w:proofErr w:type="gramStart"/>
      <w:r w:rsidR="000509E1">
        <w:t>e.g.</w:t>
      </w:r>
      <w:proofErr w:type="gramEnd"/>
      <w:r w:rsidR="000509E1">
        <w:t xml:space="preserve"> MC simply select the most appropriate material would simplify the process substantially.</w:t>
      </w:r>
    </w:p>
    <w:p w14:paraId="325150F5" w14:textId="623C3BD6" w:rsidR="00BE10DA" w:rsidRDefault="00D53A47" w:rsidP="00B23FCB">
      <w:r w:rsidRPr="00047242">
        <w:rPr>
          <w:b/>
          <w:bCs/>
        </w:rPr>
        <w:t>Proposal</w:t>
      </w:r>
      <w:r w:rsidR="00BE10DA" w:rsidRPr="00047242">
        <w:rPr>
          <w:b/>
          <w:bCs/>
        </w:rPr>
        <w:t>:</w:t>
      </w:r>
      <w:r w:rsidR="00BE10DA">
        <w:t xml:space="preserve"> </w:t>
      </w:r>
      <w:r w:rsidR="00FB615B">
        <w:t xml:space="preserve">Volunteering organizations provide immersive audio material and model parameters to MC. MC </w:t>
      </w:r>
      <w:r w:rsidR="00BE10DA">
        <w:t>selects the most relevant immersive material and model parameters</w:t>
      </w:r>
      <w:r w:rsidR="00176B79">
        <w:t xml:space="preserve"> for IVAS Selection</w:t>
      </w:r>
      <w:r w:rsidR="00BE10DA">
        <w:t>.</w:t>
      </w:r>
      <w:r w:rsidR="00A40A06">
        <w:t xml:space="preserve"> </w:t>
      </w:r>
      <w:r w:rsidR="008271CC">
        <w:t>If agreeable, r</w:t>
      </w:r>
      <w:r w:rsidR="00A40A06">
        <w:t xml:space="preserve">eflect the simplification in IVAS-8a. If </w:t>
      </w:r>
      <w:r w:rsidR="006154CF">
        <w:t>such a</w:t>
      </w:r>
      <w:r w:rsidR="00A40A06">
        <w:t xml:space="preserve"> simplification cannot be agreed, </w:t>
      </w:r>
      <w:r w:rsidR="00CA22B6">
        <w:t>the terms (s</w:t>
      </w:r>
      <w:r w:rsidR="00B17F2E">
        <w:t xml:space="preserve">election entity, independent selection entity, material selection entity, selection panel) </w:t>
      </w:r>
      <w:r w:rsidR="00CA22B6">
        <w:t>should be clarifie</w:t>
      </w:r>
      <w:r w:rsidR="006154CF">
        <w:t>d.</w:t>
      </w:r>
      <w:r w:rsidR="00CA22B6">
        <w:t xml:space="preserve"> </w:t>
      </w:r>
    </w:p>
    <w:p w14:paraId="7F0C3F89" w14:textId="0FC67F03" w:rsidR="00065A54" w:rsidRDefault="00C37E03" w:rsidP="00065A54">
      <w:pPr>
        <w:pStyle w:val="Heading1"/>
        <w:rPr>
          <w:lang w:val="en-CA" w:eastAsia="fr-CA"/>
        </w:rPr>
      </w:pPr>
      <w:r>
        <w:rPr>
          <w:lang w:val="en-CA" w:eastAsia="fr-CA"/>
        </w:rPr>
        <w:t>Clarification on section 3.3.7 of IVAS-8a re</w:t>
      </w:r>
      <w:r w:rsidR="00CE18DD">
        <w:rPr>
          <w:lang w:val="en-CA" w:eastAsia="fr-CA"/>
        </w:rPr>
        <w:t xml:space="preserve">lated to sound material </w:t>
      </w:r>
      <w:proofErr w:type="gramStart"/>
      <w:r w:rsidR="00CE18DD">
        <w:rPr>
          <w:lang w:val="en-CA" w:eastAsia="fr-CA"/>
        </w:rPr>
        <w:t>capture</w:t>
      </w:r>
      <w:proofErr w:type="gramEnd"/>
    </w:p>
    <w:p w14:paraId="7C774244" w14:textId="1B37A9EE" w:rsidR="00687CA1" w:rsidRDefault="00065A54" w:rsidP="00065A54">
      <w:pPr>
        <w:rPr>
          <w:lang w:val="en-US"/>
        </w:rPr>
      </w:pPr>
      <w:r>
        <w:rPr>
          <w:lang w:val="en-US"/>
        </w:rPr>
        <w:t>The</w:t>
      </w:r>
      <w:r w:rsidR="00CE18DD">
        <w:rPr>
          <w:lang w:val="en-US"/>
        </w:rPr>
        <w:t xml:space="preserve"> IVAS-8a </w:t>
      </w:r>
      <w:r w:rsidR="004909CD">
        <w:rPr>
          <w:lang w:val="en-US"/>
        </w:rPr>
        <w:t xml:space="preserve">[2] </w:t>
      </w:r>
      <w:r w:rsidR="00CE18DD">
        <w:rPr>
          <w:lang w:val="en-US"/>
        </w:rPr>
        <w:t>document states in section 3.3.7</w:t>
      </w:r>
      <w:r w:rsidR="000A6B2F">
        <w:rPr>
          <w:lang w:val="en-US"/>
        </w:rPr>
        <w:t xml:space="preserve">: </w:t>
      </w:r>
    </w:p>
    <w:p w14:paraId="5E68897F" w14:textId="09C24254" w:rsidR="009274CE" w:rsidRDefault="00687CA1" w:rsidP="00065A54">
      <w:r>
        <w:rPr>
          <w:lang w:val="en-US"/>
        </w:rPr>
        <w:t>“</w:t>
      </w:r>
      <w:r w:rsidRPr="004457EF">
        <w:t>SA4 defines the set of requirements for original sound material (e.g., sampling frequency, formats) and original sound material capture (e.g., setups), etc.</w:t>
      </w:r>
      <w:r>
        <w:t>”</w:t>
      </w:r>
    </w:p>
    <w:p w14:paraId="747366D5" w14:textId="62F20A48" w:rsidR="00687CA1" w:rsidRPr="00687CA1" w:rsidRDefault="00687CA1" w:rsidP="00687CA1">
      <w:pPr>
        <w:rPr>
          <w:lang w:val="en-CA"/>
        </w:rPr>
      </w:pPr>
      <w:r>
        <w:t xml:space="preserve">It is </w:t>
      </w:r>
      <w:r w:rsidR="00A63A26">
        <w:rPr>
          <w:lang w:val="en-CA"/>
        </w:rPr>
        <w:t>however not clear</w:t>
      </w:r>
      <w:r w:rsidRPr="00687CA1">
        <w:rPr>
          <w:lang w:val="en-CA"/>
        </w:rPr>
        <w:t xml:space="preserve"> for what material this is </w:t>
      </w:r>
      <w:r w:rsidR="00D65696">
        <w:rPr>
          <w:lang w:val="en-CA"/>
        </w:rPr>
        <w:t>needed</w:t>
      </w:r>
      <w:r w:rsidRPr="00687CA1">
        <w:rPr>
          <w:lang w:val="en-CA"/>
        </w:rPr>
        <w:t>:</w:t>
      </w:r>
    </w:p>
    <w:p w14:paraId="0A3CFC0F" w14:textId="191A8F32" w:rsidR="00687CA1" w:rsidRDefault="00687CA1" w:rsidP="00687CA1">
      <w:pPr>
        <w:rPr>
          <w:lang w:val="en-CA"/>
        </w:rPr>
      </w:pPr>
      <w:r w:rsidRPr="00687CA1">
        <w:rPr>
          <w:lang w:val="en-CA"/>
        </w:rPr>
        <w:t xml:space="preserve">- </w:t>
      </w:r>
      <w:proofErr w:type="gramStart"/>
      <w:r w:rsidRPr="00687CA1">
        <w:rPr>
          <w:lang w:val="en-CA"/>
        </w:rPr>
        <w:t>P.SUPPL</w:t>
      </w:r>
      <w:proofErr w:type="gramEnd"/>
      <w:r w:rsidRPr="00687CA1">
        <w:rPr>
          <w:lang w:val="en-CA"/>
        </w:rPr>
        <w:t xml:space="preserve">800 </w:t>
      </w:r>
      <w:r w:rsidR="0022194B">
        <w:rPr>
          <w:lang w:val="en-CA"/>
        </w:rPr>
        <w:t xml:space="preserve">speech </w:t>
      </w:r>
      <w:r w:rsidRPr="00687CA1">
        <w:rPr>
          <w:lang w:val="en-CA"/>
        </w:rPr>
        <w:t>material is mono</w:t>
      </w:r>
      <w:r w:rsidR="0022194B">
        <w:rPr>
          <w:lang w:val="en-CA"/>
        </w:rPr>
        <w:t>-recorded speech</w:t>
      </w:r>
      <w:r w:rsidR="00D65696">
        <w:rPr>
          <w:lang w:val="en-CA"/>
        </w:rPr>
        <w:t xml:space="preserve">. </w:t>
      </w:r>
    </w:p>
    <w:p w14:paraId="2AF42025" w14:textId="02E5E7B6" w:rsidR="006545CD" w:rsidRPr="00687CA1" w:rsidRDefault="006545CD" w:rsidP="00687CA1">
      <w:pPr>
        <w:rPr>
          <w:lang w:val="en-CA"/>
        </w:rPr>
      </w:pPr>
      <w:r>
        <w:rPr>
          <w:lang w:val="en-CA"/>
        </w:rPr>
        <w:t xml:space="preserve">- </w:t>
      </w:r>
      <w:proofErr w:type="gramStart"/>
      <w:r>
        <w:rPr>
          <w:lang w:val="en-CA"/>
        </w:rPr>
        <w:t>P.SUPPL</w:t>
      </w:r>
      <w:proofErr w:type="gramEnd"/>
      <w:r>
        <w:rPr>
          <w:lang w:val="en-CA"/>
        </w:rPr>
        <w:t>800 music and mixed material will be likely existing stereo recorded samples</w:t>
      </w:r>
    </w:p>
    <w:p w14:paraId="609E7688" w14:textId="0360F68D" w:rsidR="00687CA1" w:rsidRDefault="00687CA1" w:rsidP="00687CA1">
      <w:pPr>
        <w:rPr>
          <w:lang w:val="en-CA"/>
        </w:rPr>
      </w:pPr>
      <w:r w:rsidRPr="00687CA1">
        <w:rPr>
          <w:lang w:val="en-CA"/>
        </w:rPr>
        <w:t xml:space="preserve">- Generic audio material is </w:t>
      </w:r>
      <w:r w:rsidR="00FD2A37">
        <w:rPr>
          <w:lang w:val="en-CA"/>
        </w:rPr>
        <w:t>u</w:t>
      </w:r>
      <w:r w:rsidRPr="00687CA1">
        <w:rPr>
          <w:lang w:val="en-CA"/>
        </w:rPr>
        <w:t xml:space="preserve">p to the </w:t>
      </w:r>
      <w:r w:rsidR="00602985">
        <w:rPr>
          <w:lang w:val="en-CA"/>
        </w:rPr>
        <w:t>volunteering companies to submit</w:t>
      </w:r>
      <w:r w:rsidR="00FD2A37">
        <w:rPr>
          <w:lang w:val="en-CA"/>
        </w:rPr>
        <w:t xml:space="preserve"> and in view of the source it would be beneficial this material to be as diverse as possible. </w:t>
      </w:r>
      <w:r w:rsidR="005343A5">
        <w:rPr>
          <w:lang w:val="en-CA"/>
        </w:rPr>
        <w:t>Its appropriateness will be verified by MC.</w:t>
      </w:r>
    </w:p>
    <w:p w14:paraId="69A7F0F5" w14:textId="546EE321" w:rsidR="001C2032" w:rsidRDefault="001C2032" w:rsidP="00687CA1">
      <w:r w:rsidRPr="001C2032">
        <w:rPr>
          <w:b/>
          <w:bCs/>
          <w:lang w:val="en-CA"/>
        </w:rPr>
        <w:t xml:space="preserve">Proposal: </w:t>
      </w:r>
      <w:r>
        <w:rPr>
          <w:lang w:val="en-CA"/>
        </w:rPr>
        <w:t xml:space="preserve">Remove </w:t>
      </w:r>
      <w:r w:rsidR="005868DD">
        <w:rPr>
          <w:lang w:val="en-CA"/>
        </w:rPr>
        <w:t>“</w:t>
      </w:r>
      <w:r w:rsidR="005868DD" w:rsidRPr="004457EF">
        <w:t>and original sound material capture (e.g., setups), etc</w:t>
      </w:r>
      <w:r w:rsidR="005868DD">
        <w:t>”</w:t>
      </w:r>
    </w:p>
    <w:p w14:paraId="59665288" w14:textId="455DB742" w:rsidR="007777DB" w:rsidRDefault="007777DB" w:rsidP="007777DB">
      <w:pPr>
        <w:pStyle w:val="Heading1"/>
        <w:rPr>
          <w:lang w:val="en-CA" w:eastAsia="fr-CA"/>
        </w:rPr>
      </w:pPr>
      <w:r>
        <w:rPr>
          <w:lang w:val="en-CA" w:eastAsia="fr-CA"/>
        </w:rPr>
        <w:t xml:space="preserve">Proposal to remove </w:t>
      </w:r>
      <w:r w:rsidR="00590988">
        <w:rPr>
          <w:lang w:val="en-CA" w:eastAsia="fr-CA"/>
        </w:rPr>
        <w:t>obsolete rows from Table 6 of IVAS-</w:t>
      </w:r>
      <w:proofErr w:type="gramStart"/>
      <w:r w:rsidR="00590988">
        <w:rPr>
          <w:lang w:val="en-CA" w:eastAsia="fr-CA"/>
        </w:rPr>
        <w:t>8a</w:t>
      </w:r>
      <w:proofErr w:type="gramEnd"/>
    </w:p>
    <w:p w14:paraId="685D6098" w14:textId="7E908EF8" w:rsidR="00841B6C" w:rsidRDefault="00841B6C" w:rsidP="007777DB">
      <w:pPr>
        <w:rPr>
          <w:lang w:val="en-US"/>
        </w:rPr>
      </w:pPr>
      <w:r>
        <w:rPr>
          <w:lang w:val="en-US"/>
        </w:rPr>
        <w:t xml:space="preserve">As SA4 clarified its minimum requirements on number of talkers to provide per </w:t>
      </w:r>
      <w:proofErr w:type="gramStart"/>
      <w:r>
        <w:rPr>
          <w:lang w:val="en-US"/>
        </w:rPr>
        <w:t>P.SUPPL</w:t>
      </w:r>
      <w:proofErr w:type="gramEnd"/>
      <w:r>
        <w:rPr>
          <w:lang w:val="en-US"/>
        </w:rPr>
        <w:t>800 experiment</w:t>
      </w:r>
      <w:r w:rsidR="005343A5">
        <w:rPr>
          <w:lang w:val="en-US"/>
        </w:rPr>
        <w:t xml:space="preserve"> by LLs</w:t>
      </w:r>
      <w:r>
        <w:rPr>
          <w:lang w:val="en-US"/>
        </w:rPr>
        <w:t>, and number of single sentences per</w:t>
      </w:r>
      <w:r w:rsidR="002D0515">
        <w:rPr>
          <w:lang w:val="en-US"/>
        </w:rPr>
        <w:t xml:space="preserve"> talker, the following rows seem obsolete:</w:t>
      </w:r>
    </w:p>
    <w:p w14:paraId="2DA8D534" w14:textId="785E0E44" w:rsidR="002D0515" w:rsidRDefault="002D0515" w:rsidP="002D0515">
      <w:pPr>
        <w:pStyle w:val="bulletlevel1"/>
      </w:pPr>
      <w:r>
        <w:t xml:space="preserve">Available </w:t>
      </w:r>
      <w:proofErr w:type="spellStart"/>
      <w:r>
        <w:t>nb</w:t>
      </w:r>
      <w:proofErr w:type="spellEnd"/>
      <w:r>
        <w:t xml:space="preserve"> of talkers</w:t>
      </w:r>
    </w:p>
    <w:p w14:paraId="4B563DD7" w14:textId="7E4B803E" w:rsidR="002D0515" w:rsidRDefault="002D0515" w:rsidP="002D0515">
      <w:pPr>
        <w:pStyle w:val="bulletlevel1"/>
      </w:pPr>
      <w:r>
        <w:t xml:space="preserve">Available </w:t>
      </w:r>
      <w:proofErr w:type="spellStart"/>
      <w:r>
        <w:t>nb</w:t>
      </w:r>
      <w:proofErr w:type="spellEnd"/>
      <w:r>
        <w:t xml:space="preserve"> of single sentences pers talker</w:t>
      </w:r>
    </w:p>
    <w:p w14:paraId="3D0C5449" w14:textId="6AA83175" w:rsidR="00F22EE9" w:rsidRPr="00687CA1" w:rsidRDefault="00590988" w:rsidP="007777DB">
      <w:pPr>
        <w:rPr>
          <w:lang w:val="en-CA"/>
        </w:rPr>
      </w:pPr>
      <w:r w:rsidRPr="002D0515">
        <w:rPr>
          <w:b/>
          <w:bCs/>
          <w:lang w:val="en-US"/>
        </w:rPr>
        <w:t>Proposal</w:t>
      </w:r>
      <w:r w:rsidR="002D0515" w:rsidRPr="002D0515">
        <w:rPr>
          <w:b/>
          <w:bCs/>
          <w:lang w:val="en-US"/>
        </w:rPr>
        <w:t xml:space="preserve">: </w:t>
      </w:r>
      <w:r w:rsidR="002D0515">
        <w:rPr>
          <w:lang w:val="en-US"/>
        </w:rPr>
        <w:t>Remove the two row</w:t>
      </w:r>
      <w:r w:rsidR="00AA7C0A">
        <w:rPr>
          <w:lang w:val="en-US"/>
        </w:rPr>
        <w:t>s</w:t>
      </w:r>
      <w:r w:rsidR="002D0515">
        <w:rPr>
          <w:lang w:val="en-US"/>
        </w:rPr>
        <w:t xml:space="preserve"> from Table 6</w:t>
      </w:r>
      <w:r w:rsidR="004909CD">
        <w:rPr>
          <w:lang w:val="en-US"/>
        </w:rPr>
        <w:t xml:space="preserve"> from [2].</w:t>
      </w:r>
    </w:p>
    <w:p w14:paraId="1739BA2D" w14:textId="3A362A41" w:rsidR="00065A54" w:rsidRPr="00D65696" w:rsidRDefault="00065A54" w:rsidP="00065A54">
      <w:pPr>
        <w:rPr>
          <w:lang w:val="en-CA"/>
        </w:rPr>
      </w:pPr>
    </w:p>
    <w:p w14:paraId="76903156" w14:textId="77777777" w:rsidR="00065A54" w:rsidRDefault="00065A54" w:rsidP="00065A54"/>
    <w:p w14:paraId="2515536A" w14:textId="6191AC23" w:rsidR="004F51AE" w:rsidRPr="00D5291D" w:rsidRDefault="001F56B6" w:rsidP="004F51AE">
      <w:pPr>
        <w:pStyle w:val="References"/>
        <w:rPr>
          <w:rFonts w:ascii="Arial" w:hAnsi="Arial" w:cs="Arial"/>
          <w:sz w:val="20"/>
          <w:lang w:val="en-CA"/>
        </w:rPr>
      </w:pPr>
      <w:r w:rsidRPr="001F56B6">
        <w:rPr>
          <w:rFonts w:ascii="Arial" w:hAnsi="Arial" w:cs="Arial"/>
          <w:sz w:val="20"/>
          <w:lang w:val="en-US"/>
        </w:rPr>
        <w:t xml:space="preserve">S4aA230020 - </w:t>
      </w:r>
      <w:r w:rsidRPr="001F56B6">
        <w:rPr>
          <w:rFonts w:ascii="Arial" w:hAnsi="Arial" w:cs="Arial"/>
          <w:sz w:val="20"/>
        </w:rPr>
        <w:t xml:space="preserve">Collaborative Test and Script Development using 3GPP </w:t>
      </w:r>
      <w:proofErr w:type="gramStart"/>
      <w:r w:rsidRPr="001F56B6">
        <w:rPr>
          <w:rFonts w:ascii="Arial" w:hAnsi="Arial" w:cs="Arial"/>
          <w:sz w:val="20"/>
        </w:rPr>
        <w:t>Forge</w:t>
      </w:r>
      <w:proofErr w:type="gramEnd"/>
    </w:p>
    <w:p w14:paraId="54ABDC41" w14:textId="1795A79E" w:rsidR="00414479" w:rsidRPr="007A71F3" w:rsidRDefault="00CC7957" w:rsidP="00E53464">
      <w:pPr>
        <w:pStyle w:val="References"/>
        <w:rPr>
          <w:rFonts w:ascii="Arial" w:hAnsi="Arial" w:cs="Arial"/>
          <w:sz w:val="20"/>
          <w:lang w:val="en-CA"/>
        </w:rPr>
      </w:pPr>
      <w:bookmarkStart w:id="8" w:name="_Ref108103847"/>
      <w:bookmarkStart w:id="9" w:name="_Ref124353268"/>
      <w:r w:rsidRPr="00CC7957">
        <w:rPr>
          <w:rFonts w:ascii="Arial" w:hAnsi="Arial" w:cs="Arial"/>
          <w:sz w:val="20"/>
          <w:lang w:val="en-CA"/>
        </w:rPr>
        <w:t>S4</w:t>
      </w:r>
      <w:r w:rsidR="00490DB2">
        <w:rPr>
          <w:rFonts w:ascii="Arial" w:hAnsi="Arial" w:cs="Arial"/>
          <w:sz w:val="20"/>
          <w:lang w:val="en-CA"/>
        </w:rPr>
        <w:t>-</w:t>
      </w:r>
      <w:r w:rsidRPr="00CC7957">
        <w:rPr>
          <w:rFonts w:ascii="Arial" w:hAnsi="Arial" w:cs="Arial"/>
          <w:sz w:val="20"/>
          <w:lang w:val="en-CA"/>
        </w:rPr>
        <w:t>230</w:t>
      </w:r>
      <w:r w:rsidR="00490DB2">
        <w:rPr>
          <w:rFonts w:ascii="Arial" w:hAnsi="Arial" w:cs="Arial"/>
          <w:sz w:val="20"/>
          <w:lang w:val="en-CA"/>
        </w:rPr>
        <w:t>367</w:t>
      </w:r>
      <w:r w:rsidR="00414479" w:rsidRPr="00A2040D">
        <w:rPr>
          <w:rFonts w:ascii="Arial" w:hAnsi="Arial" w:cs="Arial"/>
          <w:sz w:val="20"/>
          <w:lang w:val="en-CA"/>
        </w:rPr>
        <w:t xml:space="preserve">: </w:t>
      </w:r>
      <w:r w:rsidR="00414479" w:rsidRPr="00A2040D">
        <w:rPr>
          <w:rFonts w:ascii="Arial" w:hAnsi="Arial" w:cs="Arial"/>
          <w:sz w:val="20"/>
        </w:rPr>
        <w:t>IVAS Permanent Document IVAS-8a:</w:t>
      </w:r>
      <w:r w:rsidR="00414479" w:rsidRPr="00A2040D">
        <w:rPr>
          <w:rFonts w:ascii="Arial" w:hAnsi="Arial" w:cs="Arial" w:hint="eastAsia"/>
          <w:sz w:val="20"/>
        </w:rPr>
        <w:t xml:space="preserve"> </w:t>
      </w:r>
      <w:r w:rsidR="00414479" w:rsidRPr="00A2040D">
        <w:rPr>
          <w:rFonts w:ascii="Arial" w:hAnsi="Arial" w:cs="Arial"/>
          <w:sz w:val="20"/>
          <w:lang w:val="en-US"/>
        </w:rPr>
        <w:t>Test Plan for S</w:t>
      </w:r>
      <w:r w:rsidR="00414479" w:rsidRPr="00A2040D">
        <w:rPr>
          <w:rFonts w:ascii="Arial" w:hAnsi="Arial" w:cs="Arial" w:hint="eastAsia"/>
          <w:sz w:val="20"/>
          <w:lang w:val="en-US"/>
        </w:rPr>
        <w:t>election</w:t>
      </w:r>
      <w:r w:rsidR="00414479" w:rsidRPr="00A2040D">
        <w:rPr>
          <w:rFonts w:ascii="Arial" w:hAnsi="Arial" w:cs="Arial"/>
          <w:sz w:val="20"/>
          <w:lang w:val="en-US"/>
        </w:rPr>
        <w:t xml:space="preserve"> Phase, v.0.</w:t>
      </w:r>
      <w:r w:rsidR="00490DB2">
        <w:rPr>
          <w:rFonts w:ascii="Arial" w:hAnsi="Arial" w:cs="Arial"/>
          <w:sz w:val="20"/>
          <w:lang w:val="en-US"/>
        </w:rPr>
        <w:t>7</w:t>
      </w:r>
      <w:r w:rsidR="00414479" w:rsidRPr="00A2040D">
        <w:rPr>
          <w:rFonts w:ascii="Arial" w:hAnsi="Arial" w:cs="Arial"/>
          <w:sz w:val="20"/>
          <w:lang w:val="en-US"/>
        </w:rPr>
        <w:t>.</w:t>
      </w:r>
      <w:r w:rsidR="00490DB2">
        <w:rPr>
          <w:rFonts w:ascii="Arial" w:hAnsi="Arial" w:cs="Arial"/>
          <w:sz w:val="20"/>
          <w:lang w:val="en-US"/>
        </w:rPr>
        <w:t>0</w:t>
      </w:r>
      <w:r w:rsidR="00414479">
        <w:rPr>
          <w:rFonts w:ascii="Arial" w:hAnsi="Arial" w:cs="Arial"/>
          <w:sz w:val="20"/>
          <w:lang w:val="en-US"/>
        </w:rPr>
        <w:t>.</w:t>
      </w:r>
      <w:bookmarkEnd w:id="9"/>
    </w:p>
    <w:p w14:paraId="45405F3F" w14:textId="46FA4212" w:rsidR="001F7379" w:rsidRDefault="001F7379" w:rsidP="008470E1">
      <w:pPr>
        <w:pStyle w:val="References"/>
        <w:rPr>
          <w:rFonts w:ascii="Arial" w:hAnsi="Arial" w:cs="Arial"/>
          <w:sz w:val="20"/>
          <w:lang w:val="en-CA"/>
        </w:rPr>
      </w:pPr>
      <w:bookmarkStart w:id="10" w:name="_Ref108104004"/>
      <w:bookmarkStart w:id="11" w:name="_Ref121943415"/>
      <w:bookmarkEnd w:id="8"/>
      <w:r w:rsidRPr="001F7379">
        <w:rPr>
          <w:rFonts w:ascii="Arial" w:hAnsi="Arial" w:cs="Arial"/>
          <w:sz w:val="20"/>
          <w:lang w:val="en-CA"/>
        </w:rPr>
        <w:t>T22-SG12-220607-TD-GEN-0138!!MSW-E</w:t>
      </w:r>
      <w:r>
        <w:rPr>
          <w:rFonts w:ascii="Arial" w:hAnsi="Arial" w:cs="Arial"/>
          <w:sz w:val="20"/>
          <w:lang w:val="en-CA"/>
        </w:rPr>
        <w:t xml:space="preserve">: </w:t>
      </w:r>
      <w:r w:rsidR="00545AEA" w:rsidRPr="00545AEA">
        <w:rPr>
          <w:rFonts w:ascii="Arial" w:hAnsi="Arial" w:cs="Arial"/>
          <w:sz w:val="20"/>
          <w:lang w:val="en-CA"/>
        </w:rPr>
        <w:t xml:space="preserve">Draft new ITU-T P.800-series – Supplement </w:t>
      </w:r>
      <w:proofErr w:type="gramStart"/>
      <w:r w:rsidR="00545AEA" w:rsidRPr="00545AEA">
        <w:rPr>
          <w:rFonts w:ascii="Arial" w:hAnsi="Arial" w:cs="Arial"/>
          <w:sz w:val="20"/>
          <w:lang w:val="en-CA"/>
        </w:rPr>
        <w:t>P.SUPPL</w:t>
      </w:r>
      <w:proofErr w:type="gramEnd"/>
      <w:r w:rsidR="00545AEA" w:rsidRPr="00545AEA">
        <w:rPr>
          <w:rFonts w:ascii="Arial" w:hAnsi="Arial" w:cs="Arial"/>
          <w:sz w:val="20"/>
          <w:lang w:val="en-CA"/>
        </w:rPr>
        <w:t>800: ITU-T Rec. P.800 use case examples</w:t>
      </w:r>
      <w:bookmarkEnd w:id="10"/>
      <w:r w:rsidR="00090CDD">
        <w:rPr>
          <w:rFonts w:ascii="Arial" w:hAnsi="Arial" w:cs="Arial"/>
          <w:sz w:val="20"/>
          <w:lang w:val="en-CA"/>
        </w:rPr>
        <w:t>.</w:t>
      </w:r>
      <w:bookmarkEnd w:id="11"/>
    </w:p>
    <w:p w14:paraId="09C580E9" w14:textId="4D4DD47C" w:rsidR="00D32BF0" w:rsidRPr="00FA0985" w:rsidRDefault="00493F8A" w:rsidP="008470E1">
      <w:pPr>
        <w:pStyle w:val="References"/>
        <w:rPr>
          <w:rFonts w:ascii="Arial" w:hAnsi="Arial" w:cs="Arial"/>
          <w:sz w:val="20"/>
          <w:lang w:val="en-CA"/>
        </w:rPr>
      </w:pPr>
      <w:bookmarkStart w:id="12" w:name="_Ref121943805"/>
      <w:bookmarkStart w:id="13" w:name="_Ref124353069"/>
      <w:r w:rsidRPr="00493F8A">
        <w:rPr>
          <w:rFonts w:ascii="Arial" w:hAnsi="Arial" w:cs="Arial"/>
          <w:sz w:val="20"/>
        </w:rPr>
        <w:t>Recommendation ITU-</w:t>
      </w:r>
      <w:r w:rsidR="00026AF6">
        <w:rPr>
          <w:rFonts w:ascii="Arial" w:hAnsi="Arial" w:cs="Arial"/>
          <w:sz w:val="20"/>
        </w:rPr>
        <w:t>R</w:t>
      </w:r>
      <w:r w:rsidRPr="00493F8A">
        <w:rPr>
          <w:rFonts w:ascii="Arial" w:hAnsi="Arial" w:cs="Arial"/>
          <w:sz w:val="20"/>
        </w:rPr>
        <w:t xml:space="preserve"> </w:t>
      </w:r>
      <w:r w:rsidR="00026AF6">
        <w:rPr>
          <w:rFonts w:ascii="Arial" w:hAnsi="Arial" w:cs="Arial"/>
          <w:sz w:val="20"/>
        </w:rPr>
        <w:t>BS</w:t>
      </w:r>
      <w:r w:rsidRPr="00493F8A">
        <w:rPr>
          <w:rFonts w:ascii="Arial" w:hAnsi="Arial" w:cs="Arial"/>
          <w:sz w:val="20"/>
        </w:rPr>
        <w:t>.</w:t>
      </w:r>
      <w:r w:rsidR="00026AF6">
        <w:rPr>
          <w:rFonts w:ascii="Arial" w:hAnsi="Arial" w:cs="Arial"/>
          <w:sz w:val="20"/>
        </w:rPr>
        <w:t>1534</w:t>
      </w:r>
      <w:r w:rsidRPr="00493F8A">
        <w:rPr>
          <w:rFonts w:ascii="Arial" w:hAnsi="Arial" w:cs="Arial"/>
          <w:sz w:val="20"/>
        </w:rPr>
        <w:t xml:space="preserve"> (</w:t>
      </w:r>
      <w:r w:rsidR="009A4C03">
        <w:rPr>
          <w:rFonts w:ascii="Arial" w:hAnsi="Arial" w:cs="Arial"/>
          <w:sz w:val="20"/>
        </w:rPr>
        <w:t>10</w:t>
      </w:r>
      <w:r w:rsidRPr="00493F8A">
        <w:rPr>
          <w:rFonts w:ascii="Arial" w:hAnsi="Arial" w:cs="Arial"/>
          <w:sz w:val="20"/>
        </w:rPr>
        <w:t>/20</w:t>
      </w:r>
      <w:r w:rsidRPr="009A4C03">
        <w:rPr>
          <w:rFonts w:ascii="Arial" w:hAnsi="Arial" w:cs="Arial"/>
          <w:sz w:val="20"/>
        </w:rPr>
        <w:t>1</w:t>
      </w:r>
      <w:r w:rsidR="009A4C03" w:rsidRPr="009A4C03">
        <w:rPr>
          <w:rFonts w:ascii="Arial" w:hAnsi="Arial" w:cs="Arial"/>
          <w:sz w:val="20"/>
        </w:rPr>
        <w:t>5</w:t>
      </w:r>
      <w:r w:rsidRPr="009A4C03">
        <w:rPr>
          <w:rFonts w:ascii="Arial" w:hAnsi="Arial" w:cs="Arial"/>
          <w:sz w:val="20"/>
        </w:rPr>
        <w:t xml:space="preserve">): </w:t>
      </w:r>
      <w:r w:rsidR="009A4C03" w:rsidRPr="009A4C03">
        <w:rPr>
          <w:rFonts w:ascii="Arial" w:hAnsi="Arial" w:cs="Arial"/>
          <w:sz w:val="20"/>
        </w:rPr>
        <w:t>Method for the subjective assessment of intermediate quality level of audio systems</w:t>
      </w:r>
      <w:bookmarkEnd w:id="12"/>
      <w:r w:rsidR="00516F6B">
        <w:rPr>
          <w:rFonts w:ascii="Arial" w:hAnsi="Arial" w:cs="Arial"/>
          <w:sz w:val="20"/>
        </w:rPr>
        <w:t>.</w:t>
      </w:r>
      <w:bookmarkEnd w:id="13"/>
    </w:p>
    <w:p w14:paraId="3322F106" w14:textId="1C818DF2" w:rsidR="00D257D7" w:rsidRPr="006119BF" w:rsidRDefault="00DE2A7B" w:rsidP="00AA0A7B">
      <w:pPr>
        <w:pStyle w:val="References"/>
        <w:rPr>
          <w:rFonts w:ascii="Arial" w:hAnsi="Arial" w:cs="Arial"/>
          <w:bCs/>
          <w:iCs/>
          <w:sz w:val="20"/>
        </w:rPr>
      </w:pPr>
      <w:r w:rsidRPr="00CC7957">
        <w:rPr>
          <w:rFonts w:ascii="Arial" w:hAnsi="Arial" w:cs="Arial"/>
          <w:sz w:val="20"/>
          <w:lang w:val="en-CA"/>
        </w:rPr>
        <w:t>S4</w:t>
      </w:r>
      <w:r>
        <w:rPr>
          <w:rFonts w:ascii="Arial" w:hAnsi="Arial" w:cs="Arial"/>
          <w:sz w:val="20"/>
          <w:lang w:val="en-CA"/>
        </w:rPr>
        <w:t>-</w:t>
      </w:r>
      <w:r w:rsidRPr="00CC7957">
        <w:rPr>
          <w:rFonts w:ascii="Arial" w:hAnsi="Arial" w:cs="Arial"/>
          <w:sz w:val="20"/>
          <w:lang w:val="en-CA"/>
        </w:rPr>
        <w:t>230</w:t>
      </w:r>
      <w:r>
        <w:rPr>
          <w:rFonts w:ascii="Arial" w:hAnsi="Arial" w:cs="Arial"/>
          <w:sz w:val="20"/>
          <w:lang w:val="en-CA"/>
        </w:rPr>
        <w:t>3</w:t>
      </w:r>
      <w:r>
        <w:rPr>
          <w:rFonts w:ascii="Arial" w:hAnsi="Arial" w:cs="Arial"/>
          <w:sz w:val="20"/>
          <w:lang w:val="en-CA"/>
        </w:rPr>
        <w:t>86</w:t>
      </w:r>
      <w:r w:rsidRPr="00A2040D">
        <w:rPr>
          <w:rFonts w:ascii="Arial" w:hAnsi="Arial" w:cs="Arial"/>
          <w:sz w:val="20"/>
          <w:lang w:val="en-CA"/>
        </w:rPr>
        <w:t>:</w:t>
      </w:r>
      <w:r>
        <w:rPr>
          <w:rFonts w:ascii="Arial" w:hAnsi="Arial" w:cs="Arial"/>
          <w:sz w:val="20"/>
          <w:lang w:val="en-CA"/>
        </w:rPr>
        <w:t xml:space="preserve"> </w:t>
      </w:r>
      <w:r w:rsidR="00581123" w:rsidRPr="00581123">
        <w:rPr>
          <w:rFonts w:ascii="Arial" w:hAnsi="Arial" w:cs="Arial"/>
          <w:sz w:val="20"/>
          <w:lang w:val="en-CA"/>
        </w:rPr>
        <w:t>Report from Audio SWG during 3GPP SA4#122</w:t>
      </w:r>
      <w:r w:rsidR="00581123">
        <w:rPr>
          <w:rFonts w:ascii="Arial" w:hAnsi="Arial" w:cs="Arial"/>
          <w:sz w:val="20"/>
          <w:lang w:val="en-CA"/>
        </w:rPr>
        <w:t>.</w:t>
      </w:r>
    </w:p>
    <w:p w14:paraId="73EFBBD3" w14:textId="21EED106" w:rsidR="006119BF" w:rsidRPr="007A71F3" w:rsidRDefault="006119BF" w:rsidP="006119BF">
      <w:pPr>
        <w:pStyle w:val="References"/>
        <w:rPr>
          <w:rFonts w:ascii="Arial" w:hAnsi="Arial" w:cs="Arial"/>
          <w:sz w:val="20"/>
          <w:lang w:val="en-CA"/>
        </w:rPr>
      </w:pPr>
      <w:r w:rsidRPr="00CC7957">
        <w:rPr>
          <w:rFonts w:ascii="Arial" w:hAnsi="Arial" w:cs="Arial"/>
          <w:sz w:val="20"/>
          <w:lang w:val="en-CA"/>
        </w:rPr>
        <w:t>S4</w:t>
      </w:r>
      <w:r>
        <w:rPr>
          <w:rFonts w:ascii="Arial" w:hAnsi="Arial" w:cs="Arial"/>
          <w:sz w:val="20"/>
          <w:lang w:val="en-CA"/>
        </w:rPr>
        <w:t>-</w:t>
      </w:r>
      <w:r w:rsidRPr="00CC7957">
        <w:rPr>
          <w:rFonts w:ascii="Arial" w:hAnsi="Arial" w:cs="Arial"/>
          <w:sz w:val="20"/>
          <w:lang w:val="en-CA"/>
        </w:rPr>
        <w:t>230</w:t>
      </w:r>
      <w:r>
        <w:rPr>
          <w:rFonts w:ascii="Arial" w:hAnsi="Arial" w:cs="Arial"/>
          <w:sz w:val="20"/>
          <w:lang w:val="en-CA"/>
        </w:rPr>
        <w:t>36</w:t>
      </w:r>
      <w:r w:rsidR="00F2390B">
        <w:rPr>
          <w:rFonts w:ascii="Arial" w:hAnsi="Arial" w:cs="Arial"/>
          <w:sz w:val="20"/>
          <w:lang w:val="en-CA"/>
        </w:rPr>
        <w:t>4</w:t>
      </w:r>
      <w:r w:rsidRPr="00A2040D">
        <w:rPr>
          <w:rFonts w:ascii="Arial" w:hAnsi="Arial" w:cs="Arial"/>
          <w:sz w:val="20"/>
          <w:lang w:val="en-CA"/>
        </w:rPr>
        <w:t xml:space="preserve">: </w:t>
      </w:r>
      <w:r w:rsidRPr="00A2040D">
        <w:rPr>
          <w:rFonts w:ascii="Arial" w:hAnsi="Arial" w:cs="Arial"/>
          <w:sz w:val="20"/>
        </w:rPr>
        <w:t>IVAS Permanent Document IVAS-</w:t>
      </w:r>
      <w:r w:rsidR="00F2390B">
        <w:rPr>
          <w:rFonts w:ascii="Arial" w:hAnsi="Arial" w:cs="Arial"/>
          <w:sz w:val="20"/>
        </w:rPr>
        <w:t>7</w:t>
      </w:r>
      <w:r w:rsidRPr="00A2040D">
        <w:rPr>
          <w:rFonts w:ascii="Arial" w:hAnsi="Arial" w:cs="Arial"/>
          <w:sz w:val="20"/>
        </w:rPr>
        <w:t>a:</w:t>
      </w:r>
      <w:r w:rsidRPr="00A2040D">
        <w:rPr>
          <w:rFonts w:ascii="Arial" w:hAnsi="Arial" w:cs="Arial" w:hint="eastAsia"/>
          <w:sz w:val="20"/>
        </w:rPr>
        <w:t xml:space="preserve"> </w:t>
      </w:r>
      <w:r w:rsidR="00F2390B">
        <w:rPr>
          <w:rFonts w:ascii="Arial" w:hAnsi="Arial" w:cs="Arial"/>
          <w:sz w:val="20"/>
          <w:lang w:val="en-US"/>
        </w:rPr>
        <w:t>Processing</w:t>
      </w:r>
      <w:r w:rsidRPr="00A2040D">
        <w:rPr>
          <w:rFonts w:ascii="Arial" w:hAnsi="Arial" w:cs="Arial"/>
          <w:sz w:val="20"/>
          <w:lang w:val="en-US"/>
        </w:rPr>
        <w:t xml:space="preserve"> Plan for S</w:t>
      </w:r>
      <w:r w:rsidRPr="00A2040D">
        <w:rPr>
          <w:rFonts w:ascii="Arial" w:hAnsi="Arial" w:cs="Arial" w:hint="eastAsia"/>
          <w:sz w:val="20"/>
          <w:lang w:val="en-US"/>
        </w:rPr>
        <w:t>election</w:t>
      </w:r>
      <w:r w:rsidRPr="00A2040D">
        <w:rPr>
          <w:rFonts w:ascii="Arial" w:hAnsi="Arial" w:cs="Arial"/>
          <w:sz w:val="20"/>
          <w:lang w:val="en-US"/>
        </w:rPr>
        <w:t xml:space="preserve"> Phase, v.0.</w:t>
      </w:r>
      <w:r w:rsidR="00611D8B">
        <w:rPr>
          <w:rFonts w:ascii="Arial" w:hAnsi="Arial" w:cs="Arial"/>
          <w:sz w:val="20"/>
          <w:lang w:val="en-US"/>
        </w:rPr>
        <w:t>8</w:t>
      </w:r>
      <w:r w:rsidRPr="00A2040D">
        <w:rPr>
          <w:rFonts w:ascii="Arial" w:hAnsi="Arial" w:cs="Arial"/>
          <w:sz w:val="20"/>
          <w:lang w:val="en-US"/>
        </w:rPr>
        <w:t>.</w:t>
      </w:r>
      <w:r>
        <w:rPr>
          <w:rFonts w:ascii="Arial" w:hAnsi="Arial" w:cs="Arial"/>
          <w:sz w:val="20"/>
          <w:lang w:val="en-US"/>
        </w:rPr>
        <w:t>0.</w:t>
      </w:r>
    </w:p>
    <w:p w14:paraId="312F473F" w14:textId="77777777" w:rsidR="006119BF" w:rsidRPr="00AA0A7B" w:rsidRDefault="006119BF" w:rsidP="002D66AA">
      <w:pPr>
        <w:pStyle w:val="References"/>
        <w:numPr>
          <w:ilvl w:val="0"/>
          <w:numId w:val="0"/>
        </w:numPr>
        <w:rPr>
          <w:rFonts w:ascii="Arial" w:hAnsi="Arial" w:cs="Arial"/>
          <w:bCs/>
          <w:iCs/>
          <w:sz w:val="20"/>
        </w:rPr>
      </w:pPr>
    </w:p>
    <w:p w14:paraId="7E8B4622" w14:textId="77777777" w:rsidR="00AA0A7B" w:rsidRPr="00C13AB4" w:rsidRDefault="00AA0A7B" w:rsidP="00F4286B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bCs/>
          <w:iCs/>
          <w:sz w:val="20"/>
        </w:rPr>
      </w:pPr>
    </w:p>
    <w:p w14:paraId="6FC11A26" w14:textId="77777777" w:rsidR="00FA0985" w:rsidRDefault="00FA0985" w:rsidP="00516F6B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sz w:val="20"/>
          <w:lang w:val="en-CA"/>
        </w:rPr>
      </w:pPr>
    </w:p>
    <w:sectPr w:rsidR="00FA0985" w:rsidSect="00DF4BC2">
      <w:headerReference w:type="default" r:id="rId14"/>
      <w:headerReference w:type="first" r:id="rId15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A77A" w14:textId="77777777" w:rsidR="005B084A" w:rsidRDefault="005B084A">
      <w:r>
        <w:separator/>
      </w:r>
    </w:p>
  </w:endnote>
  <w:endnote w:type="continuationSeparator" w:id="0">
    <w:p w14:paraId="6C54CE25" w14:textId="77777777" w:rsidR="005B084A" w:rsidRDefault="005B084A">
      <w:r>
        <w:continuationSeparator/>
      </w:r>
    </w:p>
  </w:endnote>
  <w:endnote w:type="continuationNotice" w:id="1">
    <w:p w14:paraId="0D8BF023" w14:textId="77777777" w:rsidR="005B084A" w:rsidRDefault="005B08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825CB" w14:textId="77777777" w:rsidR="005B084A" w:rsidRDefault="005B084A">
      <w:r>
        <w:separator/>
      </w:r>
    </w:p>
  </w:footnote>
  <w:footnote w:type="continuationSeparator" w:id="0">
    <w:p w14:paraId="7B1C7FE3" w14:textId="77777777" w:rsidR="005B084A" w:rsidRDefault="005B084A">
      <w:r>
        <w:continuationSeparator/>
      </w:r>
    </w:p>
  </w:footnote>
  <w:footnote w:type="continuationNotice" w:id="1">
    <w:p w14:paraId="6A295A8A" w14:textId="77777777" w:rsidR="005B084A" w:rsidRDefault="005B08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6605" w14:textId="608665CF" w:rsidR="00A75A5A" w:rsidRPr="002A4A31" w:rsidRDefault="00853B01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 w:rsidRPr="00853B01">
      <w:rPr>
        <w:rFonts w:cs="Arial"/>
        <w:lang w:val="de-DE"/>
      </w:rPr>
      <w:t xml:space="preserve">SA4-e (AH) Audio SWG post </w:t>
    </w:r>
    <w:r w:rsidRPr="00853B01">
      <w:rPr>
        <w:rFonts w:cs="Arial"/>
        <w:lang w:val="de-DE"/>
      </w:rPr>
      <w:t>12</w:t>
    </w:r>
    <w:r w:rsidR="00D25F6E">
      <w:rPr>
        <w:rFonts w:cs="Arial"/>
        <w:lang w:val="de-DE"/>
      </w:rPr>
      <w:t>2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 w:rsidRPr="00F4639E">
      <w:rPr>
        <w:rFonts w:cs="Arial"/>
        <w:bCs/>
        <w:sz w:val="22"/>
        <w:lang w:val="en-CA"/>
      </w:rPr>
      <w:t>S4</w:t>
    </w:r>
    <w:r w:rsidR="00BD2BA1">
      <w:rPr>
        <w:rFonts w:cs="Arial"/>
        <w:bCs/>
        <w:sz w:val="22"/>
        <w:lang w:val="en-CA"/>
      </w:rPr>
      <w:t>aA</w:t>
    </w:r>
    <w:r w:rsidR="00537F17">
      <w:rPr>
        <w:rFonts w:cs="Arial"/>
        <w:bCs/>
        <w:sz w:val="22"/>
        <w:lang w:val="en-CA"/>
      </w:rPr>
      <w:t>2</w:t>
    </w:r>
    <w:r w:rsidR="00741FE7">
      <w:rPr>
        <w:rFonts w:cs="Arial"/>
        <w:bCs/>
        <w:sz w:val="22"/>
        <w:lang w:val="en-CA"/>
      </w:rPr>
      <w:t>300</w:t>
    </w:r>
    <w:r w:rsidR="001C4BCD">
      <w:rPr>
        <w:rFonts w:cs="Arial"/>
        <w:bCs/>
        <w:sz w:val="22"/>
        <w:lang w:val="en-CA"/>
      </w:rPr>
      <w:t>28</w:t>
    </w:r>
    <w:r w:rsidR="00F4639E" w:rsidRPr="00F4639E">
      <w:rPr>
        <w:rFonts w:cs="Arial"/>
        <w:bCs/>
        <w:sz w:val="22"/>
        <w:lang w:val="en-CA"/>
      </w:rPr>
      <w:t xml:space="preserve"> </w:t>
    </w:r>
    <w:r w:rsidR="00A75A5A">
      <w:rPr>
        <w:rFonts w:cs="Arial"/>
        <w:sz w:val="22"/>
      </w:rPr>
      <w:br/>
    </w:r>
    <w:r w:rsidR="00B12413">
      <w:rPr>
        <w:rFonts w:cs="Arial"/>
        <w:lang w:eastAsia="zh-CN"/>
      </w:rPr>
      <w:t>1</w:t>
    </w:r>
    <w:r w:rsidR="001C4BCD">
      <w:rPr>
        <w:rFonts w:cs="Arial"/>
        <w:lang w:eastAsia="zh-CN"/>
      </w:rPr>
      <w:t>7</w:t>
    </w:r>
    <w:r w:rsidR="00B12413">
      <w:rPr>
        <w:rFonts w:cs="Arial"/>
        <w:lang w:eastAsia="zh-CN"/>
      </w:rPr>
      <w:t xml:space="preserve"> </w:t>
    </w:r>
    <w:r w:rsidR="008025E2">
      <w:rPr>
        <w:rFonts w:cs="Arial"/>
        <w:lang w:eastAsia="zh-CN"/>
      </w:rPr>
      <w:t>March</w:t>
    </w:r>
    <w:r w:rsidR="00B12413">
      <w:rPr>
        <w:rFonts w:cs="Arial"/>
        <w:lang w:eastAsia="zh-CN"/>
      </w:rPr>
      <w:t xml:space="preserve"> 202</w:t>
    </w:r>
    <w:r w:rsidR="008025E2"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878CE"/>
    <w:multiLevelType w:val="hybridMultilevel"/>
    <w:tmpl w:val="AB044702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0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E04C8"/>
    <w:multiLevelType w:val="hybridMultilevel"/>
    <w:tmpl w:val="A028B09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9442A"/>
    <w:multiLevelType w:val="hybridMultilevel"/>
    <w:tmpl w:val="373410A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D1C1F"/>
    <w:multiLevelType w:val="hybridMultilevel"/>
    <w:tmpl w:val="0F64BAE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8A4C30"/>
    <w:multiLevelType w:val="hybridMultilevel"/>
    <w:tmpl w:val="1286023E"/>
    <w:lvl w:ilvl="0" w:tplc="262CE1C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A4048"/>
    <w:multiLevelType w:val="hybridMultilevel"/>
    <w:tmpl w:val="FC500D12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72191"/>
    <w:multiLevelType w:val="hybridMultilevel"/>
    <w:tmpl w:val="E80CB1CE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3C1D15"/>
    <w:multiLevelType w:val="hybridMultilevel"/>
    <w:tmpl w:val="A9C67BC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60D71"/>
    <w:multiLevelType w:val="hybridMultilevel"/>
    <w:tmpl w:val="548273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E01C9"/>
    <w:multiLevelType w:val="hybridMultilevel"/>
    <w:tmpl w:val="19AA0D30"/>
    <w:lvl w:ilvl="0" w:tplc="4B266190">
      <w:numFmt w:val="bullet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053390">
    <w:abstractNumId w:val="0"/>
  </w:num>
  <w:num w:numId="2" w16cid:durableId="1423257273">
    <w:abstractNumId w:val="38"/>
  </w:num>
  <w:num w:numId="3" w16cid:durableId="20060974">
    <w:abstractNumId w:val="24"/>
  </w:num>
  <w:num w:numId="4" w16cid:durableId="1030380568">
    <w:abstractNumId w:val="26"/>
  </w:num>
  <w:num w:numId="5" w16cid:durableId="618419762">
    <w:abstractNumId w:val="9"/>
  </w:num>
  <w:num w:numId="6" w16cid:durableId="1465081129">
    <w:abstractNumId w:val="30"/>
  </w:num>
  <w:num w:numId="7" w16cid:durableId="1185822681">
    <w:abstractNumId w:val="27"/>
  </w:num>
  <w:num w:numId="8" w16cid:durableId="1936132470">
    <w:abstractNumId w:val="36"/>
  </w:num>
  <w:num w:numId="9" w16cid:durableId="2061174406">
    <w:abstractNumId w:val="25"/>
  </w:num>
  <w:num w:numId="10" w16cid:durableId="665208683">
    <w:abstractNumId w:val="2"/>
  </w:num>
  <w:num w:numId="11" w16cid:durableId="821234186">
    <w:abstractNumId w:val="37"/>
  </w:num>
  <w:num w:numId="12" w16cid:durableId="1578318828">
    <w:abstractNumId w:val="28"/>
  </w:num>
  <w:num w:numId="13" w16cid:durableId="1627587171">
    <w:abstractNumId w:val="17"/>
  </w:num>
  <w:num w:numId="14" w16cid:durableId="1797987731">
    <w:abstractNumId w:val="35"/>
  </w:num>
  <w:num w:numId="15" w16cid:durableId="147475420">
    <w:abstractNumId w:val="31"/>
  </w:num>
  <w:num w:numId="16" w16cid:durableId="198052353">
    <w:abstractNumId w:val="3"/>
  </w:num>
  <w:num w:numId="17" w16cid:durableId="337118523">
    <w:abstractNumId w:val="1"/>
  </w:num>
  <w:num w:numId="18" w16cid:durableId="1677145901">
    <w:abstractNumId w:val="10"/>
  </w:num>
  <w:num w:numId="19" w16cid:durableId="1032609904">
    <w:abstractNumId w:val="4"/>
  </w:num>
  <w:num w:numId="20" w16cid:durableId="1333992326">
    <w:abstractNumId w:val="6"/>
  </w:num>
  <w:num w:numId="21" w16cid:durableId="1698433710">
    <w:abstractNumId w:val="33"/>
  </w:num>
  <w:num w:numId="22" w16cid:durableId="152530227">
    <w:abstractNumId w:val="15"/>
  </w:num>
  <w:num w:numId="23" w16cid:durableId="1332368153">
    <w:abstractNumId w:val="32"/>
  </w:num>
  <w:num w:numId="24" w16cid:durableId="270556988">
    <w:abstractNumId w:val="7"/>
  </w:num>
  <w:num w:numId="25" w16cid:durableId="1817454808">
    <w:abstractNumId w:val="23"/>
  </w:num>
  <w:num w:numId="26" w16cid:durableId="1332561417">
    <w:abstractNumId w:val="34"/>
  </w:num>
  <w:num w:numId="27" w16cid:durableId="1116483765">
    <w:abstractNumId w:val="18"/>
  </w:num>
  <w:num w:numId="28" w16cid:durableId="526213249">
    <w:abstractNumId w:val="5"/>
  </w:num>
  <w:num w:numId="29" w16cid:durableId="427116731">
    <w:abstractNumId w:val="8"/>
  </w:num>
  <w:num w:numId="30" w16cid:durableId="900286256">
    <w:abstractNumId w:val="20"/>
  </w:num>
  <w:num w:numId="31" w16cid:durableId="1453791638">
    <w:abstractNumId w:val="13"/>
  </w:num>
  <w:num w:numId="32" w16cid:durableId="744424818">
    <w:abstractNumId w:val="11"/>
  </w:num>
  <w:num w:numId="33" w16cid:durableId="681054907">
    <w:abstractNumId w:val="29"/>
  </w:num>
  <w:num w:numId="34" w16cid:durableId="1330720657">
    <w:abstractNumId w:val="21"/>
  </w:num>
  <w:num w:numId="35" w16cid:durableId="1813250554">
    <w:abstractNumId w:val="14"/>
  </w:num>
  <w:num w:numId="36" w16cid:durableId="1879853648">
    <w:abstractNumId w:val="19"/>
  </w:num>
  <w:num w:numId="37" w16cid:durableId="653069349">
    <w:abstractNumId w:val="12"/>
  </w:num>
  <w:num w:numId="38" w16cid:durableId="1552620703">
    <w:abstractNumId w:val="22"/>
  </w:num>
  <w:num w:numId="39" w16cid:durableId="10027267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4B"/>
    <w:rsid w:val="0000028D"/>
    <w:rsid w:val="00000466"/>
    <w:rsid w:val="0000104B"/>
    <w:rsid w:val="00002404"/>
    <w:rsid w:val="00002A13"/>
    <w:rsid w:val="00003E4D"/>
    <w:rsid w:val="000054B6"/>
    <w:rsid w:val="00005FC1"/>
    <w:rsid w:val="000061AF"/>
    <w:rsid w:val="000065C0"/>
    <w:rsid w:val="00006E22"/>
    <w:rsid w:val="0000777C"/>
    <w:rsid w:val="00010036"/>
    <w:rsid w:val="000111C4"/>
    <w:rsid w:val="0001158A"/>
    <w:rsid w:val="00011D89"/>
    <w:rsid w:val="00011FAD"/>
    <w:rsid w:val="00012040"/>
    <w:rsid w:val="00012070"/>
    <w:rsid w:val="0001287E"/>
    <w:rsid w:val="0001309C"/>
    <w:rsid w:val="00013700"/>
    <w:rsid w:val="00013FB3"/>
    <w:rsid w:val="00014762"/>
    <w:rsid w:val="0001482D"/>
    <w:rsid w:val="00015D7B"/>
    <w:rsid w:val="00015F15"/>
    <w:rsid w:val="00017743"/>
    <w:rsid w:val="0002024D"/>
    <w:rsid w:val="0002120C"/>
    <w:rsid w:val="000219E2"/>
    <w:rsid w:val="00025A0C"/>
    <w:rsid w:val="00025E9D"/>
    <w:rsid w:val="00026533"/>
    <w:rsid w:val="000265BC"/>
    <w:rsid w:val="00026A47"/>
    <w:rsid w:val="00026AF6"/>
    <w:rsid w:val="00030F6E"/>
    <w:rsid w:val="00031980"/>
    <w:rsid w:val="00032753"/>
    <w:rsid w:val="0003296E"/>
    <w:rsid w:val="00033917"/>
    <w:rsid w:val="000340E2"/>
    <w:rsid w:val="000353C6"/>
    <w:rsid w:val="0003582B"/>
    <w:rsid w:val="00036BB2"/>
    <w:rsid w:val="0003722C"/>
    <w:rsid w:val="0003789A"/>
    <w:rsid w:val="00037E5B"/>
    <w:rsid w:val="00040594"/>
    <w:rsid w:val="000409B2"/>
    <w:rsid w:val="000410A8"/>
    <w:rsid w:val="00041C8B"/>
    <w:rsid w:val="00043028"/>
    <w:rsid w:val="00043E8D"/>
    <w:rsid w:val="000444FB"/>
    <w:rsid w:val="00044B6F"/>
    <w:rsid w:val="00044C33"/>
    <w:rsid w:val="00045532"/>
    <w:rsid w:val="00046597"/>
    <w:rsid w:val="0004667C"/>
    <w:rsid w:val="000471C5"/>
    <w:rsid w:val="00047242"/>
    <w:rsid w:val="00047515"/>
    <w:rsid w:val="00047841"/>
    <w:rsid w:val="00047B66"/>
    <w:rsid w:val="00050050"/>
    <w:rsid w:val="0005035E"/>
    <w:rsid w:val="00050720"/>
    <w:rsid w:val="000509E1"/>
    <w:rsid w:val="00051F1F"/>
    <w:rsid w:val="0005220A"/>
    <w:rsid w:val="00054865"/>
    <w:rsid w:val="000551D1"/>
    <w:rsid w:val="00055B73"/>
    <w:rsid w:val="000572DB"/>
    <w:rsid w:val="000579BB"/>
    <w:rsid w:val="000607F4"/>
    <w:rsid w:val="00060A25"/>
    <w:rsid w:val="00060C38"/>
    <w:rsid w:val="00060D8F"/>
    <w:rsid w:val="0006189A"/>
    <w:rsid w:val="00061CA5"/>
    <w:rsid w:val="00061D78"/>
    <w:rsid w:val="0006250B"/>
    <w:rsid w:val="000629D7"/>
    <w:rsid w:val="00063231"/>
    <w:rsid w:val="00063FE5"/>
    <w:rsid w:val="00063FEA"/>
    <w:rsid w:val="00064248"/>
    <w:rsid w:val="000646D4"/>
    <w:rsid w:val="00065A54"/>
    <w:rsid w:val="00065C78"/>
    <w:rsid w:val="000661F8"/>
    <w:rsid w:val="00067215"/>
    <w:rsid w:val="000674DD"/>
    <w:rsid w:val="000676F1"/>
    <w:rsid w:val="00067C5A"/>
    <w:rsid w:val="00067CA8"/>
    <w:rsid w:val="00070457"/>
    <w:rsid w:val="000708DE"/>
    <w:rsid w:val="00070E9C"/>
    <w:rsid w:val="000713F8"/>
    <w:rsid w:val="00071E3B"/>
    <w:rsid w:val="000722AB"/>
    <w:rsid w:val="00072309"/>
    <w:rsid w:val="00072C59"/>
    <w:rsid w:val="0007320A"/>
    <w:rsid w:val="0007329D"/>
    <w:rsid w:val="000736CC"/>
    <w:rsid w:val="00073BFF"/>
    <w:rsid w:val="00074883"/>
    <w:rsid w:val="00074FDA"/>
    <w:rsid w:val="00075593"/>
    <w:rsid w:val="00076B3D"/>
    <w:rsid w:val="00077441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0CDD"/>
    <w:rsid w:val="00091F2B"/>
    <w:rsid w:val="00093A55"/>
    <w:rsid w:val="00094DB3"/>
    <w:rsid w:val="00095495"/>
    <w:rsid w:val="000955A9"/>
    <w:rsid w:val="00095674"/>
    <w:rsid w:val="0009797F"/>
    <w:rsid w:val="000A0277"/>
    <w:rsid w:val="000A0652"/>
    <w:rsid w:val="000A08E6"/>
    <w:rsid w:val="000A20D1"/>
    <w:rsid w:val="000A21DA"/>
    <w:rsid w:val="000A2B36"/>
    <w:rsid w:val="000A2D2E"/>
    <w:rsid w:val="000A2F68"/>
    <w:rsid w:val="000A3045"/>
    <w:rsid w:val="000A4F71"/>
    <w:rsid w:val="000A6173"/>
    <w:rsid w:val="000A6B2F"/>
    <w:rsid w:val="000B05AD"/>
    <w:rsid w:val="000B0A43"/>
    <w:rsid w:val="000B0B69"/>
    <w:rsid w:val="000B15A1"/>
    <w:rsid w:val="000B27EC"/>
    <w:rsid w:val="000B3360"/>
    <w:rsid w:val="000B341F"/>
    <w:rsid w:val="000B3446"/>
    <w:rsid w:val="000B34D7"/>
    <w:rsid w:val="000B36D7"/>
    <w:rsid w:val="000B3788"/>
    <w:rsid w:val="000B3D4E"/>
    <w:rsid w:val="000B4786"/>
    <w:rsid w:val="000B5713"/>
    <w:rsid w:val="000B5882"/>
    <w:rsid w:val="000B5D8C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184"/>
    <w:rsid w:val="000C0806"/>
    <w:rsid w:val="000C0CC3"/>
    <w:rsid w:val="000C0E79"/>
    <w:rsid w:val="000C0FE4"/>
    <w:rsid w:val="000C105A"/>
    <w:rsid w:val="000C13C8"/>
    <w:rsid w:val="000C1984"/>
    <w:rsid w:val="000C2468"/>
    <w:rsid w:val="000C2C7F"/>
    <w:rsid w:val="000C2E61"/>
    <w:rsid w:val="000C2ECF"/>
    <w:rsid w:val="000C2FF2"/>
    <w:rsid w:val="000C31B0"/>
    <w:rsid w:val="000C3B5E"/>
    <w:rsid w:val="000C4043"/>
    <w:rsid w:val="000C4157"/>
    <w:rsid w:val="000C4733"/>
    <w:rsid w:val="000C5E6E"/>
    <w:rsid w:val="000C6D65"/>
    <w:rsid w:val="000C7786"/>
    <w:rsid w:val="000D0BFD"/>
    <w:rsid w:val="000D1039"/>
    <w:rsid w:val="000D20BE"/>
    <w:rsid w:val="000D2278"/>
    <w:rsid w:val="000D299E"/>
    <w:rsid w:val="000D32C4"/>
    <w:rsid w:val="000D4A7A"/>
    <w:rsid w:val="000D4ADA"/>
    <w:rsid w:val="000D4C9C"/>
    <w:rsid w:val="000D4CC8"/>
    <w:rsid w:val="000D524F"/>
    <w:rsid w:val="000D52EC"/>
    <w:rsid w:val="000D57A9"/>
    <w:rsid w:val="000D57F8"/>
    <w:rsid w:val="000D5C7D"/>
    <w:rsid w:val="000D660D"/>
    <w:rsid w:val="000D66B6"/>
    <w:rsid w:val="000D697C"/>
    <w:rsid w:val="000D6DD4"/>
    <w:rsid w:val="000D6F6B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705"/>
    <w:rsid w:val="000F37F2"/>
    <w:rsid w:val="000F3951"/>
    <w:rsid w:val="000F3B29"/>
    <w:rsid w:val="000F49B4"/>
    <w:rsid w:val="000F4E7C"/>
    <w:rsid w:val="000F56F6"/>
    <w:rsid w:val="000F59DB"/>
    <w:rsid w:val="000F5A4E"/>
    <w:rsid w:val="000F5ED6"/>
    <w:rsid w:val="000F5ED8"/>
    <w:rsid w:val="000F5F8A"/>
    <w:rsid w:val="000F6F61"/>
    <w:rsid w:val="000F7A5A"/>
    <w:rsid w:val="0010108D"/>
    <w:rsid w:val="00101338"/>
    <w:rsid w:val="00101999"/>
    <w:rsid w:val="001027D7"/>
    <w:rsid w:val="001038CD"/>
    <w:rsid w:val="0010434C"/>
    <w:rsid w:val="00104352"/>
    <w:rsid w:val="001049D5"/>
    <w:rsid w:val="001053A9"/>
    <w:rsid w:val="001053F4"/>
    <w:rsid w:val="0010546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1B8"/>
    <w:rsid w:val="00116F5A"/>
    <w:rsid w:val="001174A4"/>
    <w:rsid w:val="00117552"/>
    <w:rsid w:val="0012023C"/>
    <w:rsid w:val="00120415"/>
    <w:rsid w:val="001207AC"/>
    <w:rsid w:val="00120D03"/>
    <w:rsid w:val="00120D95"/>
    <w:rsid w:val="00120F63"/>
    <w:rsid w:val="00123715"/>
    <w:rsid w:val="00123E86"/>
    <w:rsid w:val="00123EAC"/>
    <w:rsid w:val="00123EDC"/>
    <w:rsid w:val="00124467"/>
    <w:rsid w:val="001247C2"/>
    <w:rsid w:val="00124C6E"/>
    <w:rsid w:val="001250A8"/>
    <w:rsid w:val="001264EF"/>
    <w:rsid w:val="00127421"/>
    <w:rsid w:val="00127A98"/>
    <w:rsid w:val="00127CB3"/>
    <w:rsid w:val="00130F21"/>
    <w:rsid w:val="00133A5C"/>
    <w:rsid w:val="00134021"/>
    <w:rsid w:val="001355BA"/>
    <w:rsid w:val="00135CD8"/>
    <w:rsid w:val="001363D4"/>
    <w:rsid w:val="0013786C"/>
    <w:rsid w:val="00140022"/>
    <w:rsid w:val="0014019A"/>
    <w:rsid w:val="00140706"/>
    <w:rsid w:val="00140CC7"/>
    <w:rsid w:val="00142459"/>
    <w:rsid w:val="00142B64"/>
    <w:rsid w:val="001431FB"/>
    <w:rsid w:val="00143A83"/>
    <w:rsid w:val="00143E30"/>
    <w:rsid w:val="0014467B"/>
    <w:rsid w:val="00144A94"/>
    <w:rsid w:val="00145064"/>
    <w:rsid w:val="00145200"/>
    <w:rsid w:val="00146A34"/>
    <w:rsid w:val="00146C83"/>
    <w:rsid w:val="001470A3"/>
    <w:rsid w:val="0014744F"/>
    <w:rsid w:val="001474B5"/>
    <w:rsid w:val="00147617"/>
    <w:rsid w:val="001505A8"/>
    <w:rsid w:val="001509E7"/>
    <w:rsid w:val="00150DB6"/>
    <w:rsid w:val="00151130"/>
    <w:rsid w:val="00152896"/>
    <w:rsid w:val="00152A1F"/>
    <w:rsid w:val="00153499"/>
    <w:rsid w:val="00153636"/>
    <w:rsid w:val="00153802"/>
    <w:rsid w:val="00153814"/>
    <w:rsid w:val="00153FBC"/>
    <w:rsid w:val="001540A3"/>
    <w:rsid w:val="00155145"/>
    <w:rsid w:val="00155675"/>
    <w:rsid w:val="001559B8"/>
    <w:rsid w:val="00155C95"/>
    <w:rsid w:val="00157714"/>
    <w:rsid w:val="00157D5A"/>
    <w:rsid w:val="001602BF"/>
    <w:rsid w:val="00160929"/>
    <w:rsid w:val="00161057"/>
    <w:rsid w:val="0016141E"/>
    <w:rsid w:val="00162187"/>
    <w:rsid w:val="00162396"/>
    <w:rsid w:val="00162B5A"/>
    <w:rsid w:val="001630F1"/>
    <w:rsid w:val="001631DF"/>
    <w:rsid w:val="00163FD7"/>
    <w:rsid w:val="0016471F"/>
    <w:rsid w:val="0016540B"/>
    <w:rsid w:val="00165DBD"/>
    <w:rsid w:val="00166B25"/>
    <w:rsid w:val="0017013F"/>
    <w:rsid w:val="00170475"/>
    <w:rsid w:val="001704ED"/>
    <w:rsid w:val="001706AE"/>
    <w:rsid w:val="0017216B"/>
    <w:rsid w:val="001722B4"/>
    <w:rsid w:val="001727BD"/>
    <w:rsid w:val="001731CC"/>
    <w:rsid w:val="00173FA8"/>
    <w:rsid w:val="00176B79"/>
    <w:rsid w:val="0017751D"/>
    <w:rsid w:val="00177541"/>
    <w:rsid w:val="00177B6C"/>
    <w:rsid w:val="00177E4A"/>
    <w:rsid w:val="00177FE1"/>
    <w:rsid w:val="00180CE3"/>
    <w:rsid w:val="001813A3"/>
    <w:rsid w:val="001813C0"/>
    <w:rsid w:val="00181AA1"/>
    <w:rsid w:val="00182C83"/>
    <w:rsid w:val="00182ECC"/>
    <w:rsid w:val="00183B6A"/>
    <w:rsid w:val="001840CF"/>
    <w:rsid w:val="00184648"/>
    <w:rsid w:val="0018470F"/>
    <w:rsid w:val="0018494F"/>
    <w:rsid w:val="00184C74"/>
    <w:rsid w:val="00184D77"/>
    <w:rsid w:val="00185098"/>
    <w:rsid w:val="001851BE"/>
    <w:rsid w:val="00185FF8"/>
    <w:rsid w:val="00190C7D"/>
    <w:rsid w:val="001919DC"/>
    <w:rsid w:val="001936B1"/>
    <w:rsid w:val="0019373E"/>
    <w:rsid w:val="00193F01"/>
    <w:rsid w:val="00193F43"/>
    <w:rsid w:val="00193F4A"/>
    <w:rsid w:val="00193FEE"/>
    <w:rsid w:val="00195296"/>
    <w:rsid w:val="001955E5"/>
    <w:rsid w:val="001958AB"/>
    <w:rsid w:val="001958D1"/>
    <w:rsid w:val="00196591"/>
    <w:rsid w:val="00196EE4"/>
    <w:rsid w:val="00196F39"/>
    <w:rsid w:val="0019741C"/>
    <w:rsid w:val="001A12AE"/>
    <w:rsid w:val="001A1F58"/>
    <w:rsid w:val="001A26B3"/>
    <w:rsid w:val="001A26CE"/>
    <w:rsid w:val="001A4082"/>
    <w:rsid w:val="001A478C"/>
    <w:rsid w:val="001A4F32"/>
    <w:rsid w:val="001A597D"/>
    <w:rsid w:val="001A69B5"/>
    <w:rsid w:val="001B0BE3"/>
    <w:rsid w:val="001B1673"/>
    <w:rsid w:val="001B2268"/>
    <w:rsid w:val="001B3406"/>
    <w:rsid w:val="001B3580"/>
    <w:rsid w:val="001B41C9"/>
    <w:rsid w:val="001B6059"/>
    <w:rsid w:val="001B6456"/>
    <w:rsid w:val="001B6511"/>
    <w:rsid w:val="001B6699"/>
    <w:rsid w:val="001B6B38"/>
    <w:rsid w:val="001B6E58"/>
    <w:rsid w:val="001B75D2"/>
    <w:rsid w:val="001B79F7"/>
    <w:rsid w:val="001C0305"/>
    <w:rsid w:val="001C052B"/>
    <w:rsid w:val="001C09AE"/>
    <w:rsid w:val="001C0E51"/>
    <w:rsid w:val="001C1D55"/>
    <w:rsid w:val="001C2032"/>
    <w:rsid w:val="001C2E9A"/>
    <w:rsid w:val="001C3B2D"/>
    <w:rsid w:val="001C401D"/>
    <w:rsid w:val="001C4395"/>
    <w:rsid w:val="001C4895"/>
    <w:rsid w:val="001C4A5C"/>
    <w:rsid w:val="001C4B91"/>
    <w:rsid w:val="001C4BCD"/>
    <w:rsid w:val="001C5537"/>
    <w:rsid w:val="001C62BE"/>
    <w:rsid w:val="001C77C2"/>
    <w:rsid w:val="001C7901"/>
    <w:rsid w:val="001C7FCA"/>
    <w:rsid w:val="001D0D51"/>
    <w:rsid w:val="001D2125"/>
    <w:rsid w:val="001D24F6"/>
    <w:rsid w:val="001D2594"/>
    <w:rsid w:val="001D27C4"/>
    <w:rsid w:val="001D37FD"/>
    <w:rsid w:val="001D46CB"/>
    <w:rsid w:val="001D5851"/>
    <w:rsid w:val="001D5997"/>
    <w:rsid w:val="001D623A"/>
    <w:rsid w:val="001D659E"/>
    <w:rsid w:val="001D6FB7"/>
    <w:rsid w:val="001D7403"/>
    <w:rsid w:val="001E0731"/>
    <w:rsid w:val="001E0E8C"/>
    <w:rsid w:val="001E1A9A"/>
    <w:rsid w:val="001E2BED"/>
    <w:rsid w:val="001E31A1"/>
    <w:rsid w:val="001E47F1"/>
    <w:rsid w:val="001E58CD"/>
    <w:rsid w:val="001E5F35"/>
    <w:rsid w:val="001E5FF3"/>
    <w:rsid w:val="001E617A"/>
    <w:rsid w:val="001E63F2"/>
    <w:rsid w:val="001E6FE0"/>
    <w:rsid w:val="001E719D"/>
    <w:rsid w:val="001E7A27"/>
    <w:rsid w:val="001F19CE"/>
    <w:rsid w:val="001F46C7"/>
    <w:rsid w:val="001F56B6"/>
    <w:rsid w:val="001F57C3"/>
    <w:rsid w:val="001F5AE9"/>
    <w:rsid w:val="001F7379"/>
    <w:rsid w:val="001F77DA"/>
    <w:rsid w:val="00200526"/>
    <w:rsid w:val="002005DC"/>
    <w:rsid w:val="0020134D"/>
    <w:rsid w:val="00201B9D"/>
    <w:rsid w:val="002025A7"/>
    <w:rsid w:val="002025D7"/>
    <w:rsid w:val="002026BC"/>
    <w:rsid w:val="00202D5A"/>
    <w:rsid w:val="0020358F"/>
    <w:rsid w:val="00203C0E"/>
    <w:rsid w:val="00203FF1"/>
    <w:rsid w:val="002040A5"/>
    <w:rsid w:val="002051DD"/>
    <w:rsid w:val="0020526D"/>
    <w:rsid w:val="0020570E"/>
    <w:rsid w:val="002057B1"/>
    <w:rsid w:val="002063F6"/>
    <w:rsid w:val="00206A6C"/>
    <w:rsid w:val="00206B99"/>
    <w:rsid w:val="00207D19"/>
    <w:rsid w:val="002107E0"/>
    <w:rsid w:val="002109EC"/>
    <w:rsid w:val="002117CE"/>
    <w:rsid w:val="002118AB"/>
    <w:rsid w:val="00211986"/>
    <w:rsid w:val="00211BF5"/>
    <w:rsid w:val="00212A9E"/>
    <w:rsid w:val="002134DF"/>
    <w:rsid w:val="002135AB"/>
    <w:rsid w:val="00213E92"/>
    <w:rsid w:val="00213F8F"/>
    <w:rsid w:val="00214168"/>
    <w:rsid w:val="00214896"/>
    <w:rsid w:val="00214CFE"/>
    <w:rsid w:val="002157F0"/>
    <w:rsid w:val="00215DFB"/>
    <w:rsid w:val="00217F85"/>
    <w:rsid w:val="00220207"/>
    <w:rsid w:val="00220477"/>
    <w:rsid w:val="00220CE9"/>
    <w:rsid w:val="00220EA4"/>
    <w:rsid w:val="0022194B"/>
    <w:rsid w:val="00224596"/>
    <w:rsid w:val="002246DF"/>
    <w:rsid w:val="002249C1"/>
    <w:rsid w:val="00224AEA"/>
    <w:rsid w:val="00224D4C"/>
    <w:rsid w:val="002251E7"/>
    <w:rsid w:val="00226404"/>
    <w:rsid w:val="00227EAF"/>
    <w:rsid w:val="002307FD"/>
    <w:rsid w:val="00230C7E"/>
    <w:rsid w:val="00231468"/>
    <w:rsid w:val="002319BC"/>
    <w:rsid w:val="002322A0"/>
    <w:rsid w:val="0023329E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0A67"/>
    <w:rsid w:val="00241C2A"/>
    <w:rsid w:val="00241EF7"/>
    <w:rsid w:val="00242006"/>
    <w:rsid w:val="00242152"/>
    <w:rsid w:val="00243E76"/>
    <w:rsid w:val="002445C5"/>
    <w:rsid w:val="002446CB"/>
    <w:rsid w:val="002448A7"/>
    <w:rsid w:val="00245C1D"/>
    <w:rsid w:val="00245D2C"/>
    <w:rsid w:val="00245DC4"/>
    <w:rsid w:val="00247179"/>
    <w:rsid w:val="00247929"/>
    <w:rsid w:val="00250736"/>
    <w:rsid w:val="00250BAC"/>
    <w:rsid w:val="00250E52"/>
    <w:rsid w:val="002510BC"/>
    <w:rsid w:val="0025114B"/>
    <w:rsid w:val="002515DF"/>
    <w:rsid w:val="0025229A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9BB"/>
    <w:rsid w:val="00260F06"/>
    <w:rsid w:val="00261405"/>
    <w:rsid w:val="00261DA7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E85"/>
    <w:rsid w:val="00266FD5"/>
    <w:rsid w:val="00267026"/>
    <w:rsid w:val="00267D86"/>
    <w:rsid w:val="0027009C"/>
    <w:rsid w:val="00270254"/>
    <w:rsid w:val="00270F76"/>
    <w:rsid w:val="002710F5"/>
    <w:rsid w:val="002717F7"/>
    <w:rsid w:val="00271894"/>
    <w:rsid w:val="002724ED"/>
    <w:rsid w:val="00272614"/>
    <w:rsid w:val="0027300F"/>
    <w:rsid w:val="00277BB5"/>
    <w:rsid w:val="002805A8"/>
    <w:rsid w:val="00280648"/>
    <w:rsid w:val="00280A61"/>
    <w:rsid w:val="0028115A"/>
    <w:rsid w:val="00282521"/>
    <w:rsid w:val="00282A81"/>
    <w:rsid w:val="00282D60"/>
    <w:rsid w:val="00282F44"/>
    <w:rsid w:val="0028303F"/>
    <w:rsid w:val="00283057"/>
    <w:rsid w:val="002831C6"/>
    <w:rsid w:val="00284758"/>
    <w:rsid w:val="00284CC8"/>
    <w:rsid w:val="002850CD"/>
    <w:rsid w:val="00285105"/>
    <w:rsid w:val="0028517E"/>
    <w:rsid w:val="002851FA"/>
    <w:rsid w:val="002860AF"/>
    <w:rsid w:val="00286B5D"/>
    <w:rsid w:val="00287560"/>
    <w:rsid w:val="00287F69"/>
    <w:rsid w:val="00290C41"/>
    <w:rsid w:val="00290CF8"/>
    <w:rsid w:val="00290F70"/>
    <w:rsid w:val="00291641"/>
    <w:rsid w:val="00291712"/>
    <w:rsid w:val="00291D11"/>
    <w:rsid w:val="002921AE"/>
    <w:rsid w:val="00292725"/>
    <w:rsid w:val="002944E0"/>
    <w:rsid w:val="00294FCD"/>
    <w:rsid w:val="0029591A"/>
    <w:rsid w:val="0029606C"/>
    <w:rsid w:val="002963E2"/>
    <w:rsid w:val="00296541"/>
    <w:rsid w:val="00296861"/>
    <w:rsid w:val="00296A52"/>
    <w:rsid w:val="00296A62"/>
    <w:rsid w:val="00296FDD"/>
    <w:rsid w:val="00297C10"/>
    <w:rsid w:val="00297C5D"/>
    <w:rsid w:val="00297FAB"/>
    <w:rsid w:val="002A05AA"/>
    <w:rsid w:val="002A06BB"/>
    <w:rsid w:val="002A0956"/>
    <w:rsid w:val="002A1925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A5F1F"/>
    <w:rsid w:val="002B0C82"/>
    <w:rsid w:val="002B0E20"/>
    <w:rsid w:val="002B10A4"/>
    <w:rsid w:val="002B1F7D"/>
    <w:rsid w:val="002B224C"/>
    <w:rsid w:val="002B23B5"/>
    <w:rsid w:val="002B2EA3"/>
    <w:rsid w:val="002B335B"/>
    <w:rsid w:val="002B381A"/>
    <w:rsid w:val="002B485A"/>
    <w:rsid w:val="002B4DB2"/>
    <w:rsid w:val="002B596C"/>
    <w:rsid w:val="002B6526"/>
    <w:rsid w:val="002B70B7"/>
    <w:rsid w:val="002B7174"/>
    <w:rsid w:val="002B7209"/>
    <w:rsid w:val="002B7D45"/>
    <w:rsid w:val="002C0A50"/>
    <w:rsid w:val="002C0B4F"/>
    <w:rsid w:val="002C1C92"/>
    <w:rsid w:val="002C1FE3"/>
    <w:rsid w:val="002C23DE"/>
    <w:rsid w:val="002C3722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515"/>
    <w:rsid w:val="002D0539"/>
    <w:rsid w:val="002D05D9"/>
    <w:rsid w:val="002D0A98"/>
    <w:rsid w:val="002D0ACC"/>
    <w:rsid w:val="002D0CDC"/>
    <w:rsid w:val="002D0CE4"/>
    <w:rsid w:val="002D1434"/>
    <w:rsid w:val="002D160F"/>
    <w:rsid w:val="002D2BA0"/>
    <w:rsid w:val="002D38BB"/>
    <w:rsid w:val="002D3BEB"/>
    <w:rsid w:val="002D3EF0"/>
    <w:rsid w:val="002D4B9E"/>
    <w:rsid w:val="002D4ED0"/>
    <w:rsid w:val="002D501F"/>
    <w:rsid w:val="002D5C5E"/>
    <w:rsid w:val="002D6225"/>
    <w:rsid w:val="002D66AA"/>
    <w:rsid w:val="002D6E08"/>
    <w:rsid w:val="002D7F0C"/>
    <w:rsid w:val="002E0B26"/>
    <w:rsid w:val="002E1130"/>
    <w:rsid w:val="002E1A2D"/>
    <w:rsid w:val="002E1C21"/>
    <w:rsid w:val="002E3AC3"/>
    <w:rsid w:val="002E3C09"/>
    <w:rsid w:val="002E3CD7"/>
    <w:rsid w:val="002E44AE"/>
    <w:rsid w:val="002E4F56"/>
    <w:rsid w:val="002E5CA5"/>
    <w:rsid w:val="002E5D9C"/>
    <w:rsid w:val="002E5E75"/>
    <w:rsid w:val="002E7231"/>
    <w:rsid w:val="002E7C13"/>
    <w:rsid w:val="002E7C9B"/>
    <w:rsid w:val="002E7D39"/>
    <w:rsid w:val="002F02D7"/>
    <w:rsid w:val="002F0D09"/>
    <w:rsid w:val="002F2EC3"/>
    <w:rsid w:val="002F34B7"/>
    <w:rsid w:val="002F35DB"/>
    <w:rsid w:val="002F360B"/>
    <w:rsid w:val="002F3920"/>
    <w:rsid w:val="002F39CC"/>
    <w:rsid w:val="002F3D57"/>
    <w:rsid w:val="002F572B"/>
    <w:rsid w:val="002F5A4A"/>
    <w:rsid w:val="002F61F2"/>
    <w:rsid w:val="002F6328"/>
    <w:rsid w:val="002F6B81"/>
    <w:rsid w:val="002F6C85"/>
    <w:rsid w:val="002F70B5"/>
    <w:rsid w:val="002F7501"/>
    <w:rsid w:val="0030038F"/>
    <w:rsid w:val="0030121C"/>
    <w:rsid w:val="003014C2"/>
    <w:rsid w:val="00301F02"/>
    <w:rsid w:val="00301F7C"/>
    <w:rsid w:val="0030215B"/>
    <w:rsid w:val="00302E89"/>
    <w:rsid w:val="0030381B"/>
    <w:rsid w:val="0030464A"/>
    <w:rsid w:val="00304A95"/>
    <w:rsid w:val="00306811"/>
    <w:rsid w:val="00310190"/>
    <w:rsid w:val="003102C6"/>
    <w:rsid w:val="00311247"/>
    <w:rsid w:val="00311B11"/>
    <w:rsid w:val="00311CF5"/>
    <w:rsid w:val="003135BC"/>
    <w:rsid w:val="003143B9"/>
    <w:rsid w:val="00314F07"/>
    <w:rsid w:val="00315374"/>
    <w:rsid w:val="00315C39"/>
    <w:rsid w:val="0031727E"/>
    <w:rsid w:val="003173E7"/>
    <w:rsid w:val="00320016"/>
    <w:rsid w:val="0032095C"/>
    <w:rsid w:val="003216AD"/>
    <w:rsid w:val="00321B3F"/>
    <w:rsid w:val="00321C9B"/>
    <w:rsid w:val="00322C41"/>
    <w:rsid w:val="00322C46"/>
    <w:rsid w:val="00322DCE"/>
    <w:rsid w:val="003234B4"/>
    <w:rsid w:val="00323560"/>
    <w:rsid w:val="00323BBA"/>
    <w:rsid w:val="00324630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3E4"/>
    <w:rsid w:val="0033083C"/>
    <w:rsid w:val="00330855"/>
    <w:rsid w:val="00330ED2"/>
    <w:rsid w:val="00330F61"/>
    <w:rsid w:val="003335B0"/>
    <w:rsid w:val="00334809"/>
    <w:rsid w:val="0033498D"/>
    <w:rsid w:val="0033529E"/>
    <w:rsid w:val="003357F0"/>
    <w:rsid w:val="00336431"/>
    <w:rsid w:val="003368C1"/>
    <w:rsid w:val="00340222"/>
    <w:rsid w:val="0034162A"/>
    <w:rsid w:val="00342327"/>
    <w:rsid w:val="003424EF"/>
    <w:rsid w:val="00343722"/>
    <w:rsid w:val="00343AC6"/>
    <w:rsid w:val="003444BD"/>
    <w:rsid w:val="0034467E"/>
    <w:rsid w:val="00344E4F"/>
    <w:rsid w:val="00344F6E"/>
    <w:rsid w:val="003451CE"/>
    <w:rsid w:val="00345CAD"/>
    <w:rsid w:val="00345FD9"/>
    <w:rsid w:val="003462B2"/>
    <w:rsid w:val="00346E66"/>
    <w:rsid w:val="00346EFB"/>
    <w:rsid w:val="003478D6"/>
    <w:rsid w:val="00347E5A"/>
    <w:rsid w:val="003508CB"/>
    <w:rsid w:val="00351715"/>
    <w:rsid w:val="003517E2"/>
    <w:rsid w:val="00352842"/>
    <w:rsid w:val="00352B58"/>
    <w:rsid w:val="00353051"/>
    <w:rsid w:val="00353208"/>
    <w:rsid w:val="00354A74"/>
    <w:rsid w:val="003555FE"/>
    <w:rsid w:val="003559B3"/>
    <w:rsid w:val="00355EAE"/>
    <w:rsid w:val="00356E55"/>
    <w:rsid w:val="00356EA9"/>
    <w:rsid w:val="003621BE"/>
    <w:rsid w:val="003632B3"/>
    <w:rsid w:val="00363508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5E4"/>
    <w:rsid w:val="00371ABD"/>
    <w:rsid w:val="003720C4"/>
    <w:rsid w:val="00372205"/>
    <w:rsid w:val="00373171"/>
    <w:rsid w:val="003732BE"/>
    <w:rsid w:val="00373C87"/>
    <w:rsid w:val="003743EF"/>
    <w:rsid w:val="0037676B"/>
    <w:rsid w:val="00376AB8"/>
    <w:rsid w:val="00376FA9"/>
    <w:rsid w:val="003772C2"/>
    <w:rsid w:val="003775EC"/>
    <w:rsid w:val="00377B25"/>
    <w:rsid w:val="00380078"/>
    <w:rsid w:val="00380467"/>
    <w:rsid w:val="0038088E"/>
    <w:rsid w:val="00381220"/>
    <w:rsid w:val="003818E3"/>
    <w:rsid w:val="00381C34"/>
    <w:rsid w:val="00382952"/>
    <w:rsid w:val="003843FD"/>
    <w:rsid w:val="0038459C"/>
    <w:rsid w:val="00384897"/>
    <w:rsid w:val="003851A8"/>
    <w:rsid w:val="00385233"/>
    <w:rsid w:val="00385814"/>
    <w:rsid w:val="0038659D"/>
    <w:rsid w:val="0038767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25"/>
    <w:rsid w:val="00395475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1C71"/>
    <w:rsid w:val="003A295E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E0"/>
    <w:rsid w:val="003B1580"/>
    <w:rsid w:val="003B1854"/>
    <w:rsid w:val="003B1BF2"/>
    <w:rsid w:val="003B26FB"/>
    <w:rsid w:val="003B2F2D"/>
    <w:rsid w:val="003B3DC2"/>
    <w:rsid w:val="003B452B"/>
    <w:rsid w:val="003B4B64"/>
    <w:rsid w:val="003B53B0"/>
    <w:rsid w:val="003B54E4"/>
    <w:rsid w:val="003B5EA9"/>
    <w:rsid w:val="003B6EE4"/>
    <w:rsid w:val="003C0086"/>
    <w:rsid w:val="003C0CEA"/>
    <w:rsid w:val="003C0E87"/>
    <w:rsid w:val="003C124E"/>
    <w:rsid w:val="003C2059"/>
    <w:rsid w:val="003C2BBB"/>
    <w:rsid w:val="003C334D"/>
    <w:rsid w:val="003C3406"/>
    <w:rsid w:val="003C3753"/>
    <w:rsid w:val="003C439F"/>
    <w:rsid w:val="003C49E6"/>
    <w:rsid w:val="003C712D"/>
    <w:rsid w:val="003C78BB"/>
    <w:rsid w:val="003C7C07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55CF"/>
    <w:rsid w:val="003D6239"/>
    <w:rsid w:val="003D778F"/>
    <w:rsid w:val="003D7C03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7D1"/>
    <w:rsid w:val="003E5B7F"/>
    <w:rsid w:val="003F02EC"/>
    <w:rsid w:val="003F05EE"/>
    <w:rsid w:val="003F0AC4"/>
    <w:rsid w:val="003F1D20"/>
    <w:rsid w:val="003F378E"/>
    <w:rsid w:val="003F3D31"/>
    <w:rsid w:val="003F3FFD"/>
    <w:rsid w:val="003F4B63"/>
    <w:rsid w:val="003F64A9"/>
    <w:rsid w:val="003F6841"/>
    <w:rsid w:val="003F68F4"/>
    <w:rsid w:val="003F78B3"/>
    <w:rsid w:val="0040068E"/>
    <w:rsid w:val="0040090A"/>
    <w:rsid w:val="00400E80"/>
    <w:rsid w:val="004011FB"/>
    <w:rsid w:val="00401443"/>
    <w:rsid w:val="00401F6D"/>
    <w:rsid w:val="00402983"/>
    <w:rsid w:val="00402CBB"/>
    <w:rsid w:val="00402D24"/>
    <w:rsid w:val="00402E52"/>
    <w:rsid w:val="00403828"/>
    <w:rsid w:val="00403850"/>
    <w:rsid w:val="004043D3"/>
    <w:rsid w:val="004046A2"/>
    <w:rsid w:val="004048ED"/>
    <w:rsid w:val="00405E8A"/>
    <w:rsid w:val="0040735D"/>
    <w:rsid w:val="00407D12"/>
    <w:rsid w:val="00407DB4"/>
    <w:rsid w:val="00410429"/>
    <w:rsid w:val="00411099"/>
    <w:rsid w:val="00413153"/>
    <w:rsid w:val="00413FA9"/>
    <w:rsid w:val="00414171"/>
    <w:rsid w:val="00414479"/>
    <w:rsid w:val="004148F6"/>
    <w:rsid w:val="004149D9"/>
    <w:rsid w:val="00415A3A"/>
    <w:rsid w:val="00415C4A"/>
    <w:rsid w:val="004160EF"/>
    <w:rsid w:val="0041651D"/>
    <w:rsid w:val="0042037B"/>
    <w:rsid w:val="004216A1"/>
    <w:rsid w:val="00421806"/>
    <w:rsid w:val="00422B0F"/>
    <w:rsid w:val="00422C79"/>
    <w:rsid w:val="0042327B"/>
    <w:rsid w:val="0042388E"/>
    <w:rsid w:val="00423A39"/>
    <w:rsid w:val="00424023"/>
    <w:rsid w:val="00424AC2"/>
    <w:rsid w:val="00425D99"/>
    <w:rsid w:val="004264DC"/>
    <w:rsid w:val="004265F2"/>
    <w:rsid w:val="00426865"/>
    <w:rsid w:val="00430968"/>
    <w:rsid w:val="00430F04"/>
    <w:rsid w:val="00431140"/>
    <w:rsid w:val="00431D41"/>
    <w:rsid w:val="00432AF1"/>
    <w:rsid w:val="00433308"/>
    <w:rsid w:val="00434088"/>
    <w:rsid w:val="00435C29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42EA"/>
    <w:rsid w:val="00444DF4"/>
    <w:rsid w:val="00444F28"/>
    <w:rsid w:val="00446EDF"/>
    <w:rsid w:val="0044766F"/>
    <w:rsid w:val="00447828"/>
    <w:rsid w:val="00447BAC"/>
    <w:rsid w:val="00447CD7"/>
    <w:rsid w:val="0045085B"/>
    <w:rsid w:val="00450B7E"/>
    <w:rsid w:val="00450B8B"/>
    <w:rsid w:val="00450D04"/>
    <w:rsid w:val="00454031"/>
    <w:rsid w:val="00454CFD"/>
    <w:rsid w:val="00455768"/>
    <w:rsid w:val="0045699E"/>
    <w:rsid w:val="00456B00"/>
    <w:rsid w:val="0046012E"/>
    <w:rsid w:val="004615A6"/>
    <w:rsid w:val="00461611"/>
    <w:rsid w:val="004616ED"/>
    <w:rsid w:val="00461EE0"/>
    <w:rsid w:val="00462557"/>
    <w:rsid w:val="004625BD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16"/>
    <w:rsid w:val="00467172"/>
    <w:rsid w:val="004671F7"/>
    <w:rsid w:val="00467A79"/>
    <w:rsid w:val="00467DF0"/>
    <w:rsid w:val="00470135"/>
    <w:rsid w:val="0047077D"/>
    <w:rsid w:val="004715E3"/>
    <w:rsid w:val="0047320D"/>
    <w:rsid w:val="0047357A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FAB"/>
    <w:rsid w:val="004810E9"/>
    <w:rsid w:val="004812D4"/>
    <w:rsid w:val="00481917"/>
    <w:rsid w:val="00481F96"/>
    <w:rsid w:val="00482702"/>
    <w:rsid w:val="00482A58"/>
    <w:rsid w:val="00482D0E"/>
    <w:rsid w:val="00482E99"/>
    <w:rsid w:val="00483257"/>
    <w:rsid w:val="00483A1B"/>
    <w:rsid w:val="00483A5C"/>
    <w:rsid w:val="004841B6"/>
    <w:rsid w:val="00484DCB"/>
    <w:rsid w:val="00484E17"/>
    <w:rsid w:val="00486B0C"/>
    <w:rsid w:val="004873BA"/>
    <w:rsid w:val="00487567"/>
    <w:rsid w:val="00487919"/>
    <w:rsid w:val="00487AD9"/>
    <w:rsid w:val="00487FEE"/>
    <w:rsid w:val="00490132"/>
    <w:rsid w:val="0049065D"/>
    <w:rsid w:val="004909CD"/>
    <w:rsid w:val="00490DB2"/>
    <w:rsid w:val="00491215"/>
    <w:rsid w:val="00491427"/>
    <w:rsid w:val="00491CEB"/>
    <w:rsid w:val="00492CE3"/>
    <w:rsid w:val="004934C7"/>
    <w:rsid w:val="00493F54"/>
    <w:rsid w:val="00493F8A"/>
    <w:rsid w:val="004940D3"/>
    <w:rsid w:val="00494471"/>
    <w:rsid w:val="00495121"/>
    <w:rsid w:val="004952A9"/>
    <w:rsid w:val="004958FA"/>
    <w:rsid w:val="0049621E"/>
    <w:rsid w:val="004968A6"/>
    <w:rsid w:val="00496AB0"/>
    <w:rsid w:val="00496EE2"/>
    <w:rsid w:val="00497BC7"/>
    <w:rsid w:val="004A1169"/>
    <w:rsid w:val="004A125C"/>
    <w:rsid w:val="004A3DF3"/>
    <w:rsid w:val="004A6420"/>
    <w:rsid w:val="004A644C"/>
    <w:rsid w:val="004A6B3D"/>
    <w:rsid w:val="004A6D06"/>
    <w:rsid w:val="004A6D14"/>
    <w:rsid w:val="004A706E"/>
    <w:rsid w:val="004A79F4"/>
    <w:rsid w:val="004B005E"/>
    <w:rsid w:val="004B00AA"/>
    <w:rsid w:val="004B0BCD"/>
    <w:rsid w:val="004B0E9B"/>
    <w:rsid w:val="004B0EB0"/>
    <w:rsid w:val="004B24EF"/>
    <w:rsid w:val="004B2532"/>
    <w:rsid w:val="004B294B"/>
    <w:rsid w:val="004B306B"/>
    <w:rsid w:val="004B3740"/>
    <w:rsid w:val="004B39C9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59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1905"/>
    <w:rsid w:val="004C23C5"/>
    <w:rsid w:val="004C24FC"/>
    <w:rsid w:val="004C2F9D"/>
    <w:rsid w:val="004C37F9"/>
    <w:rsid w:val="004C3DEB"/>
    <w:rsid w:val="004C3FE3"/>
    <w:rsid w:val="004C43CF"/>
    <w:rsid w:val="004C4DED"/>
    <w:rsid w:val="004C5F52"/>
    <w:rsid w:val="004C6096"/>
    <w:rsid w:val="004C60B4"/>
    <w:rsid w:val="004C63B5"/>
    <w:rsid w:val="004C7B2D"/>
    <w:rsid w:val="004D0616"/>
    <w:rsid w:val="004D0F9C"/>
    <w:rsid w:val="004D1F9B"/>
    <w:rsid w:val="004D2214"/>
    <w:rsid w:val="004D2564"/>
    <w:rsid w:val="004D26A5"/>
    <w:rsid w:val="004D2822"/>
    <w:rsid w:val="004D2ECF"/>
    <w:rsid w:val="004D36D7"/>
    <w:rsid w:val="004D3940"/>
    <w:rsid w:val="004D450B"/>
    <w:rsid w:val="004D479B"/>
    <w:rsid w:val="004D4B45"/>
    <w:rsid w:val="004D6605"/>
    <w:rsid w:val="004D682E"/>
    <w:rsid w:val="004D6B59"/>
    <w:rsid w:val="004D6BDB"/>
    <w:rsid w:val="004D70DB"/>
    <w:rsid w:val="004D7CE4"/>
    <w:rsid w:val="004E0387"/>
    <w:rsid w:val="004E0E88"/>
    <w:rsid w:val="004E1117"/>
    <w:rsid w:val="004E1636"/>
    <w:rsid w:val="004E2135"/>
    <w:rsid w:val="004E2830"/>
    <w:rsid w:val="004E2ABA"/>
    <w:rsid w:val="004E4214"/>
    <w:rsid w:val="004E51FF"/>
    <w:rsid w:val="004E57AD"/>
    <w:rsid w:val="004E5E1A"/>
    <w:rsid w:val="004E6813"/>
    <w:rsid w:val="004E6F8F"/>
    <w:rsid w:val="004E7A03"/>
    <w:rsid w:val="004F0A5B"/>
    <w:rsid w:val="004F1C87"/>
    <w:rsid w:val="004F2611"/>
    <w:rsid w:val="004F267B"/>
    <w:rsid w:val="004F26A0"/>
    <w:rsid w:val="004F2E19"/>
    <w:rsid w:val="004F4328"/>
    <w:rsid w:val="004F5100"/>
    <w:rsid w:val="004F5198"/>
    <w:rsid w:val="004F51AE"/>
    <w:rsid w:val="004F58C3"/>
    <w:rsid w:val="004F6325"/>
    <w:rsid w:val="004F6971"/>
    <w:rsid w:val="004F79EA"/>
    <w:rsid w:val="004F7D3D"/>
    <w:rsid w:val="0050035E"/>
    <w:rsid w:val="00500761"/>
    <w:rsid w:val="005008E7"/>
    <w:rsid w:val="00500E85"/>
    <w:rsid w:val="005011C8"/>
    <w:rsid w:val="00501A12"/>
    <w:rsid w:val="005023C5"/>
    <w:rsid w:val="0050313C"/>
    <w:rsid w:val="005048E9"/>
    <w:rsid w:val="00504F94"/>
    <w:rsid w:val="00505658"/>
    <w:rsid w:val="005056DF"/>
    <w:rsid w:val="005065C3"/>
    <w:rsid w:val="00506657"/>
    <w:rsid w:val="00506DC0"/>
    <w:rsid w:val="00506E8A"/>
    <w:rsid w:val="00507167"/>
    <w:rsid w:val="00507A84"/>
    <w:rsid w:val="00507D3B"/>
    <w:rsid w:val="005105ED"/>
    <w:rsid w:val="0051080C"/>
    <w:rsid w:val="00510E70"/>
    <w:rsid w:val="00510EA1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6B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6CED"/>
    <w:rsid w:val="00527A6D"/>
    <w:rsid w:val="00527DAE"/>
    <w:rsid w:val="005300B4"/>
    <w:rsid w:val="00530137"/>
    <w:rsid w:val="00532AEE"/>
    <w:rsid w:val="00532C09"/>
    <w:rsid w:val="005332A3"/>
    <w:rsid w:val="00533AD3"/>
    <w:rsid w:val="00533C4E"/>
    <w:rsid w:val="005343A5"/>
    <w:rsid w:val="00534BD2"/>
    <w:rsid w:val="00534D44"/>
    <w:rsid w:val="00535DEF"/>
    <w:rsid w:val="005360D6"/>
    <w:rsid w:val="00537131"/>
    <w:rsid w:val="00537F17"/>
    <w:rsid w:val="005411E3"/>
    <w:rsid w:val="005415C4"/>
    <w:rsid w:val="0054188B"/>
    <w:rsid w:val="0054237D"/>
    <w:rsid w:val="005434C7"/>
    <w:rsid w:val="00543681"/>
    <w:rsid w:val="005439BE"/>
    <w:rsid w:val="00543F50"/>
    <w:rsid w:val="00545AEA"/>
    <w:rsid w:val="00545C8B"/>
    <w:rsid w:val="00545E04"/>
    <w:rsid w:val="0054750A"/>
    <w:rsid w:val="005509EA"/>
    <w:rsid w:val="00550FF2"/>
    <w:rsid w:val="00551D8C"/>
    <w:rsid w:val="00551EDF"/>
    <w:rsid w:val="0055281F"/>
    <w:rsid w:val="005531F5"/>
    <w:rsid w:val="005540CC"/>
    <w:rsid w:val="00554234"/>
    <w:rsid w:val="00554367"/>
    <w:rsid w:val="00554F5C"/>
    <w:rsid w:val="00555929"/>
    <w:rsid w:val="0055755C"/>
    <w:rsid w:val="00557C1D"/>
    <w:rsid w:val="00557E36"/>
    <w:rsid w:val="0056166F"/>
    <w:rsid w:val="00561C21"/>
    <w:rsid w:val="00562043"/>
    <w:rsid w:val="00562EC1"/>
    <w:rsid w:val="005637FD"/>
    <w:rsid w:val="00563D1A"/>
    <w:rsid w:val="005644EE"/>
    <w:rsid w:val="00564B3E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16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0A"/>
    <w:rsid w:val="00580229"/>
    <w:rsid w:val="00581123"/>
    <w:rsid w:val="00581C55"/>
    <w:rsid w:val="005820D3"/>
    <w:rsid w:val="00582846"/>
    <w:rsid w:val="00582FA1"/>
    <w:rsid w:val="005832B2"/>
    <w:rsid w:val="00583472"/>
    <w:rsid w:val="0058363A"/>
    <w:rsid w:val="00583DFF"/>
    <w:rsid w:val="005841E7"/>
    <w:rsid w:val="00584AC0"/>
    <w:rsid w:val="00585BEA"/>
    <w:rsid w:val="00586051"/>
    <w:rsid w:val="0058649A"/>
    <w:rsid w:val="005864FC"/>
    <w:rsid w:val="005868DD"/>
    <w:rsid w:val="005873CD"/>
    <w:rsid w:val="00590988"/>
    <w:rsid w:val="005912D8"/>
    <w:rsid w:val="00592146"/>
    <w:rsid w:val="005925D1"/>
    <w:rsid w:val="00592DC4"/>
    <w:rsid w:val="00593604"/>
    <w:rsid w:val="0059483C"/>
    <w:rsid w:val="00595B34"/>
    <w:rsid w:val="00596C52"/>
    <w:rsid w:val="00597CBC"/>
    <w:rsid w:val="005A0052"/>
    <w:rsid w:val="005A01C6"/>
    <w:rsid w:val="005A0373"/>
    <w:rsid w:val="005A04FA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9BA"/>
    <w:rsid w:val="005A5FCA"/>
    <w:rsid w:val="005A620D"/>
    <w:rsid w:val="005A7037"/>
    <w:rsid w:val="005A7045"/>
    <w:rsid w:val="005A7096"/>
    <w:rsid w:val="005A74BB"/>
    <w:rsid w:val="005A74CB"/>
    <w:rsid w:val="005B084A"/>
    <w:rsid w:val="005B0EA1"/>
    <w:rsid w:val="005B1DC7"/>
    <w:rsid w:val="005B2756"/>
    <w:rsid w:val="005B2959"/>
    <w:rsid w:val="005B3174"/>
    <w:rsid w:val="005B3B1A"/>
    <w:rsid w:val="005B3E2D"/>
    <w:rsid w:val="005B3F17"/>
    <w:rsid w:val="005B4981"/>
    <w:rsid w:val="005B518C"/>
    <w:rsid w:val="005B61BB"/>
    <w:rsid w:val="005B63C4"/>
    <w:rsid w:val="005B6F3D"/>
    <w:rsid w:val="005B74DA"/>
    <w:rsid w:val="005B7F9D"/>
    <w:rsid w:val="005C0051"/>
    <w:rsid w:val="005C08D1"/>
    <w:rsid w:val="005C109A"/>
    <w:rsid w:val="005C28B8"/>
    <w:rsid w:val="005C386C"/>
    <w:rsid w:val="005C3C31"/>
    <w:rsid w:val="005C3DCD"/>
    <w:rsid w:val="005C3F14"/>
    <w:rsid w:val="005C4BE4"/>
    <w:rsid w:val="005C6356"/>
    <w:rsid w:val="005C7592"/>
    <w:rsid w:val="005D0733"/>
    <w:rsid w:val="005D0BA1"/>
    <w:rsid w:val="005D0BCE"/>
    <w:rsid w:val="005D0D67"/>
    <w:rsid w:val="005D1348"/>
    <w:rsid w:val="005D1D7E"/>
    <w:rsid w:val="005D1E61"/>
    <w:rsid w:val="005D2DB7"/>
    <w:rsid w:val="005D36CC"/>
    <w:rsid w:val="005D4611"/>
    <w:rsid w:val="005D4C9B"/>
    <w:rsid w:val="005D4D4C"/>
    <w:rsid w:val="005D5D02"/>
    <w:rsid w:val="005D610D"/>
    <w:rsid w:val="005E0FAF"/>
    <w:rsid w:val="005E1495"/>
    <w:rsid w:val="005E3010"/>
    <w:rsid w:val="005E3090"/>
    <w:rsid w:val="005E3BAA"/>
    <w:rsid w:val="005E3F4C"/>
    <w:rsid w:val="005E42B7"/>
    <w:rsid w:val="005E4980"/>
    <w:rsid w:val="005E4C33"/>
    <w:rsid w:val="005E4EBD"/>
    <w:rsid w:val="005E587D"/>
    <w:rsid w:val="005E6F4C"/>
    <w:rsid w:val="005E79C2"/>
    <w:rsid w:val="005E7AE5"/>
    <w:rsid w:val="005F0ACE"/>
    <w:rsid w:val="005F0BF8"/>
    <w:rsid w:val="005F13A8"/>
    <w:rsid w:val="005F1A8C"/>
    <w:rsid w:val="005F2532"/>
    <w:rsid w:val="005F2859"/>
    <w:rsid w:val="005F2962"/>
    <w:rsid w:val="005F2A3B"/>
    <w:rsid w:val="005F3E89"/>
    <w:rsid w:val="005F452E"/>
    <w:rsid w:val="005F5409"/>
    <w:rsid w:val="005F5F51"/>
    <w:rsid w:val="0060007C"/>
    <w:rsid w:val="006003D6"/>
    <w:rsid w:val="0060079E"/>
    <w:rsid w:val="0060088C"/>
    <w:rsid w:val="0060093E"/>
    <w:rsid w:val="00600BD2"/>
    <w:rsid w:val="00601676"/>
    <w:rsid w:val="00601B64"/>
    <w:rsid w:val="00602985"/>
    <w:rsid w:val="00602DF3"/>
    <w:rsid w:val="0060347E"/>
    <w:rsid w:val="00603703"/>
    <w:rsid w:val="006040D4"/>
    <w:rsid w:val="0060419C"/>
    <w:rsid w:val="00604768"/>
    <w:rsid w:val="00604864"/>
    <w:rsid w:val="00605C1C"/>
    <w:rsid w:val="00605D25"/>
    <w:rsid w:val="006107E4"/>
    <w:rsid w:val="006108BA"/>
    <w:rsid w:val="00610A82"/>
    <w:rsid w:val="006119BF"/>
    <w:rsid w:val="00611D68"/>
    <w:rsid w:val="00611D8B"/>
    <w:rsid w:val="00613814"/>
    <w:rsid w:val="00613C13"/>
    <w:rsid w:val="00613D81"/>
    <w:rsid w:val="0061435F"/>
    <w:rsid w:val="006149DC"/>
    <w:rsid w:val="006154CF"/>
    <w:rsid w:val="00615C93"/>
    <w:rsid w:val="006173E1"/>
    <w:rsid w:val="0061748C"/>
    <w:rsid w:val="0061769C"/>
    <w:rsid w:val="006179F2"/>
    <w:rsid w:val="00617C53"/>
    <w:rsid w:val="00617F50"/>
    <w:rsid w:val="0062143B"/>
    <w:rsid w:val="00622329"/>
    <w:rsid w:val="00622940"/>
    <w:rsid w:val="00622E4A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0FB4"/>
    <w:rsid w:val="00632FA0"/>
    <w:rsid w:val="006335EA"/>
    <w:rsid w:val="00633BAE"/>
    <w:rsid w:val="00633F55"/>
    <w:rsid w:val="00634219"/>
    <w:rsid w:val="00634B47"/>
    <w:rsid w:val="00634F01"/>
    <w:rsid w:val="00635572"/>
    <w:rsid w:val="00635814"/>
    <w:rsid w:val="006367CD"/>
    <w:rsid w:val="00637316"/>
    <w:rsid w:val="006373D8"/>
    <w:rsid w:val="00637824"/>
    <w:rsid w:val="00637A57"/>
    <w:rsid w:val="00640358"/>
    <w:rsid w:val="00640694"/>
    <w:rsid w:val="00641DD1"/>
    <w:rsid w:val="00642A01"/>
    <w:rsid w:val="00643B32"/>
    <w:rsid w:val="00643B42"/>
    <w:rsid w:val="00643B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37DF"/>
    <w:rsid w:val="006543AE"/>
    <w:rsid w:val="00654516"/>
    <w:rsid w:val="006545B8"/>
    <w:rsid w:val="006545CD"/>
    <w:rsid w:val="006547FA"/>
    <w:rsid w:val="00655D90"/>
    <w:rsid w:val="006562B1"/>
    <w:rsid w:val="006565DA"/>
    <w:rsid w:val="00656B07"/>
    <w:rsid w:val="00657015"/>
    <w:rsid w:val="006576D1"/>
    <w:rsid w:val="006576F3"/>
    <w:rsid w:val="00657813"/>
    <w:rsid w:val="00657C45"/>
    <w:rsid w:val="00660891"/>
    <w:rsid w:val="006614D6"/>
    <w:rsid w:val="00661C75"/>
    <w:rsid w:val="00662495"/>
    <w:rsid w:val="00662562"/>
    <w:rsid w:val="0066274F"/>
    <w:rsid w:val="0066330F"/>
    <w:rsid w:val="0066452F"/>
    <w:rsid w:val="00664AF5"/>
    <w:rsid w:val="00664F6D"/>
    <w:rsid w:val="0066559A"/>
    <w:rsid w:val="00665783"/>
    <w:rsid w:val="00666B9F"/>
    <w:rsid w:val="00667225"/>
    <w:rsid w:val="006672DE"/>
    <w:rsid w:val="00667AEC"/>
    <w:rsid w:val="00670246"/>
    <w:rsid w:val="00670F4A"/>
    <w:rsid w:val="00671823"/>
    <w:rsid w:val="00671B77"/>
    <w:rsid w:val="006725C3"/>
    <w:rsid w:val="00672A73"/>
    <w:rsid w:val="00672AE3"/>
    <w:rsid w:val="00672EEB"/>
    <w:rsid w:val="0067388C"/>
    <w:rsid w:val="006747D7"/>
    <w:rsid w:val="0067495F"/>
    <w:rsid w:val="00674AA9"/>
    <w:rsid w:val="00674C6F"/>
    <w:rsid w:val="00674E96"/>
    <w:rsid w:val="00674FD2"/>
    <w:rsid w:val="00676631"/>
    <w:rsid w:val="00676F12"/>
    <w:rsid w:val="0067722D"/>
    <w:rsid w:val="006801F0"/>
    <w:rsid w:val="006803CA"/>
    <w:rsid w:val="006810B7"/>
    <w:rsid w:val="0068147E"/>
    <w:rsid w:val="00681895"/>
    <w:rsid w:val="00682CAF"/>
    <w:rsid w:val="00682D65"/>
    <w:rsid w:val="006836C8"/>
    <w:rsid w:val="0068482F"/>
    <w:rsid w:val="006849CF"/>
    <w:rsid w:val="00685718"/>
    <w:rsid w:val="00685983"/>
    <w:rsid w:val="00685DA6"/>
    <w:rsid w:val="00685E71"/>
    <w:rsid w:val="00686648"/>
    <w:rsid w:val="0068687D"/>
    <w:rsid w:val="006868C3"/>
    <w:rsid w:val="00687A4A"/>
    <w:rsid w:val="00687CA1"/>
    <w:rsid w:val="00687FBB"/>
    <w:rsid w:val="00690759"/>
    <w:rsid w:val="00690805"/>
    <w:rsid w:val="00691387"/>
    <w:rsid w:val="00691C1A"/>
    <w:rsid w:val="006923BC"/>
    <w:rsid w:val="0069259B"/>
    <w:rsid w:val="00692CD4"/>
    <w:rsid w:val="00693164"/>
    <w:rsid w:val="00693222"/>
    <w:rsid w:val="00693472"/>
    <w:rsid w:val="00693ED4"/>
    <w:rsid w:val="0069450F"/>
    <w:rsid w:val="0069453E"/>
    <w:rsid w:val="00694743"/>
    <w:rsid w:val="00695776"/>
    <w:rsid w:val="006964D3"/>
    <w:rsid w:val="0069666C"/>
    <w:rsid w:val="0069735B"/>
    <w:rsid w:val="006976B1"/>
    <w:rsid w:val="006A03CE"/>
    <w:rsid w:val="006A048A"/>
    <w:rsid w:val="006A0E7C"/>
    <w:rsid w:val="006A0F74"/>
    <w:rsid w:val="006A19E4"/>
    <w:rsid w:val="006A1F10"/>
    <w:rsid w:val="006A26E0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AAE"/>
    <w:rsid w:val="006B1D11"/>
    <w:rsid w:val="006B2364"/>
    <w:rsid w:val="006B2466"/>
    <w:rsid w:val="006B2D07"/>
    <w:rsid w:val="006B302E"/>
    <w:rsid w:val="006B35E8"/>
    <w:rsid w:val="006B3C3B"/>
    <w:rsid w:val="006B3C96"/>
    <w:rsid w:val="006B3FCB"/>
    <w:rsid w:val="006B476B"/>
    <w:rsid w:val="006B5BBA"/>
    <w:rsid w:val="006B60D3"/>
    <w:rsid w:val="006B648D"/>
    <w:rsid w:val="006B760F"/>
    <w:rsid w:val="006B7E66"/>
    <w:rsid w:val="006C05E0"/>
    <w:rsid w:val="006C112F"/>
    <w:rsid w:val="006C11C7"/>
    <w:rsid w:val="006C1C54"/>
    <w:rsid w:val="006C1D5E"/>
    <w:rsid w:val="006C22B3"/>
    <w:rsid w:val="006C3748"/>
    <w:rsid w:val="006C3899"/>
    <w:rsid w:val="006C493C"/>
    <w:rsid w:val="006C53FE"/>
    <w:rsid w:val="006C55B1"/>
    <w:rsid w:val="006C5823"/>
    <w:rsid w:val="006C6C4C"/>
    <w:rsid w:val="006C749C"/>
    <w:rsid w:val="006C749F"/>
    <w:rsid w:val="006C7B51"/>
    <w:rsid w:val="006D05BE"/>
    <w:rsid w:val="006D09EE"/>
    <w:rsid w:val="006D0DB0"/>
    <w:rsid w:val="006D1486"/>
    <w:rsid w:val="006D1CBF"/>
    <w:rsid w:val="006D1F63"/>
    <w:rsid w:val="006D205D"/>
    <w:rsid w:val="006D290E"/>
    <w:rsid w:val="006D46ED"/>
    <w:rsid w:val="006D474E"/>
    <w:rsid w:val="006D4B39"/>
    <w:rsid w:val="006D58A5"/>
    <w:rsid w:val="006D591B"/>
    <w:rsid w:val="006D594C"/>
    <w:rsid w:val="006D5C43"/>
    <w:rsid w:val="006D5EA7"/>
    <w:rsid w:val="006D6F5E"/>
    <w:rsid w:val="006D7258"/>
    <w:rsid w:val="006D784C"/>
    <w:rsid w:val="006D79B8"/>
    <w:rsid w:val="006D7D06"/>
    <w:rsid w:val="006D7D1A"/>
    <w:rsid w:val="006E00AE"/>
    <w:rsid w:val="006E0A40"/>
    <w:rsid w:val="006E1891"/>
    <w:rsid w:val="006E1FB7"/>
    <w:rsid w:val="006E264C"/>
    <w:rsid w:val="006E2D70"/>
    <w:rsid w:val="006E2F19"/>
    <w:rsid w:val="006E38E7"/>
    <w:rsid w:val="006E3938"/>
    <w:rsid w:val="006E4B27"/>
    <w:rsid w:val="006E4FC6"/>
    <w:rsid w:val="006E5087"/>
    <w:rsid w:val="006E50FD"/>
    <w:rsid w:val="006E54A8"/>
    <w:rsid w:val="006E77FF"/>
    <w:rsid w:val="006F0266"/>
    <w:rsid w:val="006F03CB"/>
    <w:rsid w:val="006F042A"/>
    <w:rsid w:val="006F0A2C"/>
    <w:rsid w:val="006F1242"/>
    <w:rsid w:val="006F2691"/>
    <w:rsid w:val="006F2860"/>
    <w:rsid w:val="006F28A3"/>
    <w:rsid w:val="006F2A71"/>
    <w:rsid w:val="006F2C15"/>
    <w:rsid w:val="006F3273"/>
    <w:rsid w:val="006F34DE"/>
    <w:rsid w:val="006F36FB"/>
    <w:rsid w:val="006F4547"/>
    <w:rsid w:val="006F4A07"/>
    <w:rsid w:val="006F5F5F"/>
    <w:rsid w:val="006F5FDE"/>
    <w:rsid w:val="006F7142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B1C"/>
    <w:rsid w:val="00707569"/>
    <w:rsid w:val="00707D79"/>
    <w:rsid w:val="007102FC"/>
    <w:rsid w:val="00710750"/>
    <w:rsid w:val="007108D7"/>
    <w:rsid w:val="00711851"/>
    <w:rsid w:val="00711A62"/>
    <w:rsid w:val="007125C8"/>
    <w:rsid w:val="007128BF"/>
    <w:rsid w:val="00712B8D"/>
    <w:rsid w:val="0071349F"/>
    <w:rsid w:val="00713DE5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6DA"/>
    <w:rsid w:val="0071786D"/>
    <w:rsid w:val="00720744"/>
    <w:rsid w:val="007209F4"/>
    <w:rsid w:val="0072266A"/>
    <w:rsid w:val="00722B39"/>
    <w:rsid w:val="00723937"/>
    <w:rsid w:val="00723EDD"/>
    <w:rsid w:val="00724115"/>
    <w:rsid w:val="0072444F"/>
    <w:rsid w:val="00724BE6"/>
    <w:rsid w:val="00724C9B"/>
    <w:rsid w:val="00725D9B"/>
    <w:rsid w:val="00725DCA"/>
    <w:rsid w:val="007263D3"/>
    <w:rsid w:val="007269BC"/>
    <w:rsid w:val="00730E17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116D"/>
    <w:rsid w:val="00741376"/>
    <w:rsid w:val="00741AB4"/>
    <w:rsid w:val="00741FE7"/>
    <w:rsid w:val="007420ED"/>
    <w:rsid w:val="00742B4D"/>
    <w:rsid w:val="00742CF6"/>
    <w:rsid w:val="00742F33"/>
    <w:rsid w:val="007437CA"/>
    <w:rsid w:val="00743F8B"/>
    <w:rsid w:val="00744C9D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91C"/>
    <w:rsid w:val="00752F69"/>
    <w:rsid w:val="00753C29"/>
    <w:rsid w:val="00754333"/>
    <w:rsid w:val="00754CAD"/>
    <w:rsid w:val="00754E0B"/>
    <w:rsid w:val="007555D7"/>
    <w:rsid w:val="00755702"/>
    <w:rsid w:val="007560C9"/>
    <w:rsid w:val="00756182"/>
    <w:rsid w:val="00756F36"/>
    <w:rsid w:val="00757178"/>
    <w:rsid w:val="00757649"/>
    <w:rsid w:val="00760496"/>
    <w:rsid w:val="007605C0"/>
    <w:rsid w:val="0076115C"/>
    <w:rsid w:val="00761739"/>
    <w:rsid w:val="00761D42"/>
    <w:rsid w:val="00762D93"/>
    <w:rsid w:val="00764140"/>
    <w:rsid w:val="007641C9"/>
    <w:rsid w:val="00764228"/>
    <w:rsid w:val="007652CD"/>
    <w:rsid w:val="00765925"/>
    <w:rsid w:val="00766CB8"/>
    <w:rsid w:val="007679F9"/>
    <w:rsid w:val="00767C6A"/>
    <w:rsid w:val="00770A40"/>
    <w:rsid w:val="0077393F"/>
    <w:rsid w:val="00773D24"/>
    <w:rsid w:val="007743E3"/>
    <w:rsid w:val="007745A2"/>
    <w:rsid w:val="00774C27"/>
    <w:rsid w:val="00774DFD"/>
    <w:rsid w:val="0077538F"/>
    <w:rsid w:val="00775421"/>
    <w:rsid w:val="00775DCD"/>
    <w:rsid w:val="007766A5"/>
    <w:rsid w:val="0077680E"/>
    <w:rsid w:val="007777DB"/>
    <w:rsid w:val="00777C05"/>
    <w:rsid w:val="00780124"/>
    <w:rsid w:val="007811A4"/>
    <w:rsid w:val="00782089"/>
    <w:rsid w:val="00782715"/>
    <w:rsid w:val="0078453A"/>
    <w:rsid w:val="007873ED"/>
    <w:rsid w:val="007876B2"/>
    <w:rsid w:val="007878CE"/>
    <w:rsid w:val="00787B98"/>
    <w:rsid w:val="007907A4"/>
    <w:rsid w:val="00790984"/>
    <w:rsid w:val="00790D5A"/>
    <w:rsid w:val="0079163A"/>
    <w:rsid w:val="007918EC"/>
    <w:rsid w:val="00791D1F"/>
    <w:rsid w:val="00792E6E"/>
    <w:rsid w:val="00792ED7"/>
    <w:rsid w:val="0079393A"/>
    <w:rsid w:val="00794649"/>
    <w:rsid w:val="00794C33"/>
    <w:rsid w:val="00795249"/>
    <w:rsid w:val="007953E6"/>
    <w:rsid w:val="00795E67"/>
    <w:rsid w:val="00796789"/>
    <w:rsid w:val="007974B8"/>
    <w:rsid w:val="00797A13"/>
    <w:rsid w:val="00797C26"/>
    <w:rsid w:val="007A095E"/>
    <w:rsid w:val="007A10AD"/>
    <w:rsid w:val="007A3018"/>
    <w:rsid w:val="007A37D4"/>
    <w:rsid w:val="007A3EC2"/>
    <w:rsid w:val="007A4057"/>
    <w:rsid w:val="007A49CB"/>
    <w:rsid w:val="007A4AD8"/>
    <w:rsid w:val="007A4C10"/>
    <w:rsid w:val="007A50A9"/>
    <w:rsid w:val="007A524E"/>
    <w:rsid w:val="007A553A"/>
    <w:rsid w:val="007A5873"/>
    <w:rsid w:val="007A61C9"/>
    <w:rsid w:val="007A6C6E"/>
    <w:rsid w:val="007A71F3"/>
    <w:rsid w:val="007A77C8"/>
    <w:rsid w:val="007B0B0B"/>
    <w:rsid w:val="007B0E2D"/>
    <w:rsid w:val="007B0EB6"/>
    <w:rsid w:val="007B1100"/>
    <w:rsid w:val="007B11BE"/>
    <w:rsid w:val="007B2845"/>
    <w:rsid w:val="007B2E1F"/>
    <w:rsid w:val="007B3706"/>
    <w:rsid w:val="007B3A32"/>
    <w:rsid w:val="007B3C32"/>
    <w:rsid w:val="007B3E81"/>
    <w:rsid w:val="007B4334"/>
    <w:rsid w:val="007B4483"/>
    <w:rsid w:val="007B4618"/>
    <w:rsid w:val="007B5538"/>
    <w:rsid w:val="007B578D"/>
    <w:rsid w:val="007B777D"/>
    <w:rsid w:val="007B7B1B"/>
    <w:rsid w:val="007C05A5"/>
    <w:rsid w:val="007C0C01"/>
    <w:rsid w:val="007C1249"/>
    <w:rsid w:val="007C1554"/>
    <w:rsid w:val="007C2ACB"/>
    <w:rsid w:val="007C2E23"/>
    <w:rsid w:val="007C3E58"/>
    <w:rsid w:val="007C442A"/>
    <w:rsid w:val="007C4E2E"/>
    <w:rsid w:val="007C522B"/>
    <w:rsid w:val="007C55DF"/>
    <w:rsid w:val="007C64ED"/>
    <w:rsid w:val="007C6DCA"/>
    <w:rsid w:val="007C7EF2"/>
    <w:rsid w:val="007D09DB"/>
    <w:rsid w:val="007D1436"/>
    <w:rsid w:val="007D146D"/>
    <w:rsid w:val="007D16B2"/>
    <w:rsid w:val="007D19E8"/>
    <w:rsid w:val="007D21DF"/>
    <w:rsid w:val="007D220E"/>
    <w:rsid w:val="007D288A"/>
    <w:rsid w:val="007D2C56"/>
    <w:rsid w:val="007D2DE9"/>
    <w:rsid w:val="007D3B2E"/>
    <w:rsid w:val="007D402B"/>
    <w:rsid w:val="007D4146"/>
    <w:rsid w:val="007D4A02"/>
    <w:rsid w:val="007D515A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38A3"/>
    <w:rsid w:val="007E49E0"/>
    <w:rsid w:val="007E4B02"/>
    <w:rsid w:val="007E5686"/>
    <w:rsid w:val="007E5FDA"/>
    <w:rsid w:val="007E67F1"/>
    <w:rsid w:val="007E783B"/>
    <w:rsid w:val="007E7BE4"/>
    <w:rsid w:val="007E7F69"/>
    <w:rsid w:val="007F2413"/>
    <w:rsid w:val="007F2607"/>
    <w:rsid w:val="007F3500"/>
    <w:rsid w:val="007F3B1C"/>
    <w:rsid w:val="007F4757"/>
    <w:rsid w:val="007F4B3E"/>
    <w:rsid w:val="007F4BD6"/>
    <w:rsid w:val="007F50E7"/>
    <w:rsid w:val="007F5273"/>
    <w:rsid w:val="007F52AF"/>
    <w:rsid w:val="007F5F3C"/>
    <w:rsid w:val="007F6452"/>
    <w:rsid w:val="007F6699"/>
    <w:rsid w:val="007F687B"/>
    <w:rsid w:val="007F6B57"/>
    <w:rsid w:val="007F75A8"/>
    <w:rsid w:val="007F7E2F"/>
    <w:rsid w:val="00800821"/>
    <w:rsid w:val="008025E2"/>
    <w:rsid w:val="00802AAA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4A6"/>
    <w:rsid w:val="008076EB"/>
    <w:rsid w:val="0081129B"/>
    <w:rsid w:val="00811AB4"/>
    <w:rsid w:val="00811CED"/>
    <w:rsid w:val="00814415"/>
    <w:rsid w:val="008146DD"/>
    <w:rsid w:val="00814EF1"/>
    <w:rsid w:val="00815301"/>
    <w:rsid w:val="0081539E"/>
    <w:rsid w:val="008154A9"/>
    <w:rsid w:val="008157E7"/>
    <w:rsid w:val="008159B1"/>
    <w:rsid w:val="00816192"/>
    <w:rsid w:val="00816416"/>
    <w:rsid w:val="0081646F"/>
    <w:rsid w:val="00816C5A"/>
    <w:rsid w:val="00816EA4"/>
    <w:rsid w:val="00817107"/>
    <w:rsid w:val="0081747E"/>
    <w:rsid w:val="00820BEE"/>
    <w:rsid w:val="00820D43"/>
    <w:rsid w:val="0082185E"/>
    <w:rsid w:val="008218BC"/>
    <w:rsid w:val="00821974"/>
    <w:rsid w:val="00821ED0"/>
    <w:rsid w:val="008220D4"/>
    <w:rsid w:val="008223AC"/>
    <w:rsid w:val="00822B8E"/>
    <w:rsid w:val="0082320F"/>
    <w:rsid w:val="008235FB"/>
    <w:rsid w:val="008242B5"/>
    <w:rsid w:val="0082467F"/>
    <w:rsid w:val="008248CD"/>
    <w:rsid w:val="00824D59"/>
    <w:rsid w:val="0082533F"/>
    <w:rsid w:val="00825AEC"/>
    <w:rsid w:val="00826258"/>
    <w:rsid w:val="0082682E"/>
    <w:rsid w:val="00826F40"/>
    <w:rsid w:val="008271CC"/>
    <w:rsid w:val="0082776C"/>
    <w:rsid w:val="00830E10"/>
    <w:rsid w:val="008332BC"/>
    <w:rsid w:val="008332C3"/>
    <w:rsid w:val="008333DE"/>
    <w:rsid w:val="00833E38"/>
    <w:rsid w:val="008345E3"/>
    <w:rsid w:val="00834C36"/>
    <w:rsid w:val="0083519F"/>
    <w:rsid w:val="00836402"/>
    <w:rsid w:val="00836B36"/>
    <w:rsid w:val="008371C4"/>
    <w:rsid w:val="00837332"/>
    <w:rsid w:val="00837672"/>
    <w:rsid w:val="008376CF"/>
    <w:rsid w:val="0083795A"/>
    <w:rsid w:val="00837A00"/>
    <w:rsid w:val="00837CE0"/>
    <w:rsid w:val="00840071"/>
    <w:rsid w:val="008403D7"/>
    <w:rsid w:val="008408C3"/>
    <w:rsid w:val="008414D3"/>
    <w:rsid w:val="008419D0"/>
    <w:rsid w:val="00841B6C"/>
    <w:rsid w:val="00841E16"/>
    <w:rsid w:val="00842151"/>
    <w:rsid w:val="0084265A"/>
    <w:rsid w:val="00842BF2"/>
    <w:rsid w:val="008437F3"/>
    <w:rsid w:val="00843AD3"/>
    <w:rsid w:val="00844CAB"/>
    <w:rsid w:val="00844FB4"/>
    <w:rsid w:val="00845AF7"/>
    <w:rsid w:val="00846277"/>
    <w:rsid w:val="008462B7"/>
    <w:rsid w:val="008468EB"/>
    <w:rsid w:val="00846BDF"/>
    <w:rsid w:val="00846DF2"/>
    <w:rsid w:val="008470E1"/>
    <w:rsid w:val="008479BC"/>
    <w:rsid w:val="00847EBE"/>
    <w:rsid w:val="0085262B"/>
    <w:rsid w:val="0085283C"/>
    <w:rsid w:val="00852A12"/>
    <w:rsid w:val="00853B01"/>
    <w:rsid w:val="00854B07"/>
    <w:rsid w:val="00855500"/>
    <w:rsid w:val="008558BD"/>
    <w:rsid w:val="0085643C"/>
    <w:rsid w:val="008566D9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0B1"/>
    <w:rsid w:val="00862415"/>
    <w:rsid w:val="00862702"/>
    <w:rsid w:val="00862C86"/>
    <w:rsid w:val="0086363E"/>
    <w:rsid w:val="0086371F"/>
    <w:rsid w:val="008647D5"/>
    <w:rsid w:val="00864DEF"/>
    <w:rsid w:val="00865BA1"/>
    <w:rsid w:val="008671EF"/>
    <w:rsid w:val="0086727F"/>
    <w:rsid w:val="008672A0"/>
    <w:rsid w:val="0086755A"/>
    <w:rsid w:val="00870240"/>
    <w:rsid w:val="00870918"/>
    <w:rsid w:val="00870944"/>
    <w:rsid w:val="0087117F"/>
    <w:rsid w:val="008712E1"/>
    <w:rsid w:val="00871D32"/>
    <w:rsid w:val="008728BE"/>
    <w:rsid w:val="00872CFD"/>
    <w:rsid w:val="008730C8"/>
    <w:rsid w:val="0087399E"/>
    <w:rsid w:val="008749A6"/>
    <w:rsid w:val="008751CD"/>
    <w:rsid w:val="00876121"/>
    <w:rsid w:val="008767A6"/>
    <w:rsid w:val="0087694D"/>
    <w:rsid w:val="00877424"/>
    <w:rsid w:val="008778EA"/>
    <w:rsid w:val="008800A3"/>
    <w:rsid w:val="0088057C"/>
    <w:rsid w:val="008805E1"/>
    <w:rsid w:val="00881600"/>
    <w:rsid w:val="00881B81"/>
    <w:rsid w:val="008830E1"/>
    <w:rsid w:val="00883E54"/>
    <w:rsid w:val="00883E86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1757"/>
    <w:rsid w:val="00892AE4"/>
    <w:rsid w:val="00892FBB"/>
    <w:rsid w:val="0089323A"/>
    <w:rsid w:val="008937ED"/>
    <w:rsid w:val="00894B1E"/>
    <w:rsid w:val="008952AE"/>
    <w:rsid w:val="00896CD7"/>
    <w:rsid w:val="00896D07"/>
    <w:rsid w:val="00896E88"/>
    <w:rsid w:val="008970F6"/>
    <w:rsid w:val="008971B4"/>
    <w:rsid w:val="008A0024"/>
    <w:rsid w:val="008A1195"/>
    <w:rsid w:val="008A14B0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1854"/>
    <w:rsid w:val="008B3819"/>
    <w:rsid w:val="008B40F8"/>
    <w:rsid w:val="008B5DF4"/>
    <w:rsid w:val="008B649C"/>
    <w:rsid w:val="008B6558"/>
    <w:rsid w:val="008B674F"/>
    <w:rsid w:val="008B71C7"/>
    <w:rsid w:val="008B71D6"/>
    <w:rsid w:val="008B7D2E"/>
    <w:rsid w:val="008C035C"/>
    <w:rsid w:val="008C0472"/>
    <w:rsid w:val="008C0B2B"/>
    <w:rsid w:val="008C0B98"/>
    <w:rsid w:val="008C13A3"/>
    <w:rsid w:val="008C1B14"/>
    <w:rsid w:val="008C1B6B"/>
    <w:rsid w:val="008C201B"/>
    <w:rsid w:val="008C277C"/>
    <w:rsid w:val="008C3470"/>
    <w:rsid w:val="008C5FCD"/>
    <w:rsid w:val="008C6502"/>
    <w:rsid w:val="008C6805"/>
    <w:rsid w:val="008C7339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075"/>
    <w:rsid w:val="008E53E3"/>
    <w:rsid w:val="008E5420"/>
    <w:rsid w:val="008E54CE"/>
    <w:rsid w:val="008E5D56"/>
    <w:rsid w:val="008E5DA6"/>
    <w:rsid w:val="008E6736"/>
    <w:rsid w:val="008E74B0"/>
    <w:rsid w:val="008E7894"/>
    <w:rsid w:val="008F0195"/>
    <w:rsid w:val="008F02DF"/>
    <w:rsid w:val="008F03DC"/>
    <w:rsid w:val="008F1232"/>
    <w:rsid w:val="008F1239"/>
    <w:rsid w:val="008F2524"/>
    <w:rsid w:val="008F361D"/>
    <w:rsid w:val="008F4209"/>
    <w:rsid w:val="008F4C78"/>
    <w:rsid w:val="008F4C80"/>
    <w:rsid w:val="008F55A8"/>
    <w:rsid w:val="008F5713"/>
    <w:rsid w:val="008F571F"/>
    <w:rsid w:val="008F6414"/>
    <w:rsid w:val="008F6F73"/>
    <w:rsid w:val="008F7C1E"/>
    <w:rsid w:val="008F7C7B"/>
    <w:rsid w:val="00900BE1"/>
    <w:rsid w:val="00900CC1"/>
    <w:rsid w:val="0090111B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1D51"/>
    <w:rsid w:val="00912492"/>
    <w:rsid w:val="00912978"/>
    <w:rsid w:val="00912AF6"/>
    <w:rsid w:val="00912C9F"/>
    <w:rsid w:val="00913409"/>
    <w:rsid w:val="00913A38"/>
    <w:rsid w:val="00915CB6"/>
    <w:rsid w:val="00915D14"/>
    <w:rsid w:val="0091608F"/>
    <w:rsid w:val="00916888"/>
    <w:rsid w:val="00916F41"/>
    <w:rsid w:val="00917211"/>
    <w:rsid w:val="009205CC"/>
    <w:rsid w:val="00921721"/>
    <w:rsid w:val="00921759"/>
    <w:rsid w:val="00921FCE"/>
    <w:rsid w:val="009221F1"/>
    <w:rsid w:val="00922495"/>
    <w:rsid w:val="00922BE1"/>
    <w:rsid w:val="00923185"/>
    <w:rsid w:val="0092405F"/>
    <w:rsid w:val="00924971"/>
    <w:rsid w:val="009253A1"/>
    <w:rsid w:val="00925BB2"/>
    <w:rsid w:val="00926002"/>
    <w:rsid w:val="00926A74"/>
    <w:rsid w:val="00926F29"/>
    <w:rsid w:val="009274CE"/>
    <w:rsid w:val="00927BAD"/>
    <w:rsid w:val="00930DEF"/>
    <w:rsid w:val="0093162E"/>
    <w:rsid w:val="00931979"/>
    <w:rsid w:val="00931CB0"/>
    <w:rsid w:val="00932106"/>
    <w:rsid w:val="00932226"/>
    <w:rsid w:val="009327E6"/>
    <w:rsid w:val="0093310F"/>
    <w:rsid w:val="00933D13"/>
    <w:rsid w:val="009345C1"/>
    <w:rsid w:val="00934850"/>
    <w:rsid w:val="00934EF4"/>
    <w:rsid w:val="0093521E"/>
    <w:rsid w:val="00935251"/>
    <w:rsid w:val="00935E55"/>
    <w:rsid w:val="009362C0"/>
    <w:rsid w:val="00936426"/>
    <w:rsid w:val="009365A7"/>
    <w:rsid w:val="00936709"/>
    <w:rsid w:val="00936A0A"/>
    <w:rsid w:val="009378AB"/>
    <w:rsid w:val="009379B9"/>
    <w:rsid w:val="00937A20"/>
    <w:rsid w:val="00937D53"/>
    <w:rsid w:val="00940086"/>
    <w:rsid w:val="009400A1"/>
    <w:rsid w:val="009401B9"/>
    <w:rsid w:val="009411CA"/>
    <w:rsid w:val="0094271E"/>
    <w:rsid w:val="00943276"/>
    <w:rsid w:val="0094349C"/>
    <w:rsid w:val="00943B63"/>
    <w:rsid w:val="00944640"/>
    <w:rsid w:val="00944E22"/>
    <w:rsid w:val="009450CB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AAE"/>
    <w:rsid w:val="00951F04"/>
    <w:rsid w:val="0095222A"/>
    <w:rsid w:val="009526F0"/>
    <w:rsid w:val="00952B89"/>
    <w:rsid w:val="00952D9B"/>
    <w:rsid w:val="00953305"/>
    <w:rsid w:val="00953F24"/>
    <w:rsid w:val="009542E6"/>
    <w:rsid w:val="009547B9"/>
    <w:rsid w:val="00954F30"/>
    <w:rsid w:val="009555F0"/>
    <w:rsid w:val="009569AF"/>
    <w:rsid w:val="009570D9"/>
    <w:rsid w:val="009573EF"/>
    <w:rsid w:val="009574B7"/>
    <w:rsid w:val="00957656"/>
    <w:rsid w:val="00960011"/>
    <w:rsid w:val="00960389"/>
    <w:rsid w:val="00960592"/>
    <w:rsid w:val="00961AC4"/>
    <w:rsid w:val="0096240A"/>
    <w:rsid w:val="009625C8"/>
    <w:rsid w:val="009625CD"/>
    <w:rsid w:val="00962CB2"/>
    <w:rsid w:val="00963779"/>
    <w:rsid w:val="0096379C"/>
    <w:rsid w:val="009648EE"/>
    <w:rsid w:val="00964CE8"/>
    <w:rsid w:val="00964DF8"/>
    <w:rsid w:val="0096574B"/>
    <w:rsid w:val="00966162"/>
    <w:rsid w:val="00967B16"/>
    <w:rsid w:val="0097048D"/>
    <w:rsid w:val="0097178E"/>
    <w:rsid w:val="00971797"/>
    <w:rsid w:val="00972812"/>
    <w:rsid w:val="00972973"/>
    <w:rsid w:val="00972F0D"/>
    <w:rsid w:val="0097311F"/>
    <w:rsid w:val="00973A1E"/>
    <w:rsid w:val="0097424A"/>
    <w:rsid w:val="00974B2B"/>
    <w:rsid w:val="00974F17"/>
    <w:rsid w:val="00975126"/>
    <w:rsid w:val="0097554D"/>
    <w:rsid w:val="00975700"/>
    <w:rsid w:val="009757E5"/>
    <w:rsid w:val="00975F3A"/>
    <w:rsid w:val="009763D8"/>
    <w:rsid w:val="00976545"/>
    <w:rsid w:val="00976DDA"/>
    <w:rsid w:val="00977013"/>
    <w:rsid w:val="00977157"/>
    <w:rsid w:val="009778DB"/>
    <w:rsid w:val="00981815"/>
    <w:rsid w:val="009825BC"/>
    <w:rsid w:val="00982E98"/>
    <w:rsid w:val="009830BD"/>
    <w:rsid w:val="00983597"/>
    <w:rsid w:val="00983C0A"/>
    <w:rsid w:val="00984383"/>
    <w:rsid w:val="00984B59"/>
    <w:rsid w:val="009855BB"/>
    <w:rsid w:val="009858A6"/>
    <w:rsid w:val="00985B28"/>
    <w:rsid w:val="00985BDB"/>
    <w:rsid w:val="00987814"/>
    <w:rsid w:val="0099007F"/>
    <w:rsid w:val="009905C3"/>
    <w:rsid w:val="00990648"/>
    <w:rsid w:val="00990838"/>
    <w:rsid w:val="0099164B"/>
    <w:rsid w:val="00991833"/>
    <w:rsid w:val="00991C2E"/>
    <w:rsid w:val="00992409"/>
    <w:rsid w:val="009934EC"/>
    <w:rsid w:val="0099356E"/>
    <w:rsid w:val="0099404E"/>
    <w:rsid w:val="0099469F"/>
    <w:rsid w:val="00995E67"/>
    <w:rsid w:val="009961C0"/>
    <w:rsid w:val="00996388"/>
    <w:rsid w:val="00996477"/>
    <w:rsid w:val="0099796E"/>
    <w:rsid w:val="00997C26"/>
    <w:rsid w:val="00997C63"/>
    <w:rsid w:val="00997CF6"/>
    <w:rsid w:val="00997FB6"/>
    <w:rsid w:val="009A027B"/>
    <w:rsid w:val="009A0FFF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30E"/>
    <w:rsid w:val="009A49BB"/>
    <w:rsid w:val="009A4C03"/>
    <w:rsid w:val="009A52F3"/>
    <w:rsid w:val="009A6012"/>
    <w:rsid w:val="009A6278"/>
    <w:rsid w:val="009A7432"/>
    <w:rsid w:val="009A7719"/>
    <w:rsid w:val="009A7FFC"/>
    <w:rsid w:val="009B0A42"/>
    <w:rsid w:val="009B0A6C"/>
    <w:rsid w:val="009B0AD6"/>
    <w:rsid w:val="009B1283"/>
    <w:rsid w:val="009B2883"/>
    <w:rsid w:val="009B3109"/>
    <w:rsid w:val="009B3843"/>
    <w:rsid w:val="009B3872"/>
    <w:rsid w:val="009B3E40"/>
    <w:rsid w:val="009B4482"/>
    <w:rsid w:val="009B4824"/>
    <w:rsid w:val="009B60A9"/>
    <w:rsid w:val="009B6837"/>
    <w:rsid w:val="009B6EDE"/>
    <w:rsid w:val="009B7416"/>
    <w:rsid w:val="009B7667"/>
    <w:rsid w:val="009B7F83"/>
    <w:rsid w:val="009C039F"/>
    <w:rsid w:val="009C09C7"/>
    <w:rsid w:val="009C09DB"/>
    <w:rsid w:val="009C0B58"/>
    <w:rsid w:val="009C0B6A"/>
    <w:rsid w:val="009C1B08"/>
    <w:rsid w:val="009C1C68"/>
    <w:rsid w:val="009C2723"/>
    <w:rsid w:val="009C3AD5"/>
    <w:rsid w:val="009C3D3A"/>
    <w:rsid w:val="009C45D4"/>
    <w:rsid w:val="009C48EE"/>
    <w:rsid w:val="009C59B1"/>
    <w:rsid w:val="009C604F"/>
    <w:rsid w:val="009C6B56"/>
    <w:rsid w:val="009C6FFF"/>
    <w:rsid w:val="009C7C0A"/>
    <w:rsid w:val="009D1003"/>
    <w:rsid w:val="009D15B3"/>
    <w:rsid w:val="009D357E"/>
    <w:rsid w:val="009D3793"/>
    <w:rsid w:val="009D385F"/>
    <w:rsid w:val="009D3D4E"/>
    <w:rsid w:val="009D4242"/>
    <w:rsid w:val="009D461F"/>
    <w:rsid w:val="009D4960"/>
    <w:rsid w:val="009D51B5"/>
    <w:rsid w:val="009D5F40"/>
    <w:rsid w:val="009D7A20"/>
    <w:rsid w:val="009D7AED"/>
    <w:rsid w:val="009D7BA1"/>
    <w:rsid w:val="009E0A18"/>
    <w:rsid w:val="009E0C0D"/>
    <w:rsid w:val="009E0DB5"/>
    <w:rsid w:val="009E0F54"/>
    <w:rsid w:val="009E1521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E7ED8"/>
    <w:rsid w:val="009F006E"/>
    <w:rsid w:val="009F0E91"/>
    <w:rsid w:val="009F10F2"/>
    <w:rsid w:val="009F11A7"/>
    <w:rsid w:val="009F135B"/>
    <w:rsid w:val="009F14F5"/>
    <w:rsid w:val="009F1950"/>
    <w:rsid w:val="009F1CD1"/>
    <w:rsid w:val="009F28E1"/>
    <w:rsid w:val="009F2FDF"/>
    <w:rsid w:val="009F328E"/>
    <w:rsid w:val="009F33CC"/>
    <w:rsid w:val="009F3627"/>
    <w:rsid w:val="009F39A8"/>
    <w:rsid w:val="009F48D9"/>
    <w:rsid w:val="009F49C1"/>
    <w:rsid w:val="009F58F0"/>
    <w:rsid w:val="009F5FBC"/>
    <w:rsid w:val="009F6683"/>
    <w:rsid w:val="009F6F10"/>
    <w:rsid w:val="009F70D8"/>
    <w:rsid w:val="009F73A8"/>
    <w:rsid w:val="00A00717"/>
    <w:rsid w:val="00A00A92"/>
    <w:rsid w:val="00A00AE2"/>
    <w:rsid w:val="00A00CCE"/>
    <w:rsid w:val="00A01135"/>
    <w:rsid w:val="00A0166D"/>
    <w:rsid w:val="00A01A3D"/>
    <w:rsid w:val="00A02BCF"/>
    <w:rsid w:val="00A034EF"/>
    <w:rsid w:val="00A0397A"/>
    <w:rsid w:val="00A043BC"/>
    <w:rsid w:val="00A04473"/>
    <w:rsid w:val="00A04505"/>
    <w:rsid w:val="00A04F36"/>
    <w:rsid w:val="00A0521F"/>
    <w:rsid w:val="00A0531F"/>
    <w:rsid w:val="00A056A0"/>
    <w:rsid w:val="00A05A26"/>
    <w:rsid w:val="00A074B0"/>
    <w:rsid w:val="00A07546"/>
    <w:rsid w:val="00A07724"/>
    <w:rsid w:val="00A110E2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40D"/>
    <w:rsid w:val="00A2080B"/>
    <w:rsid w:val="00A21AD4"/>
    <w:rsid w:val="00A21D5F"/>
    <w:rsid w:val="00A222B2"/>
    <w:rsid w:val="00A231DE"/>
    <w:rsid w:val="00A23B9E"/>
    <w:rsid w:val="00A24896"/>
    <w:rsid w:val="00A24BC2"/>
    <w:rsid w:val="00A25034"/>
    <w:rsid w:val="00A25089"/>
    <w:rsid w:val="00A25D75"/>
    <w:rsid w:val="00A26071"/>
    <w:rsid w:val="00A26827"/>
    <w:rsid w:val="00A271C8"/>
    <w:rsid w:val="00A27A52"/>
    <w:rsid w:val="00A30FDF"/>
    <w:rsid w:val="00A313C5"/>
    <w:rsid w:val="00A31900"/>
    <w:rsid w:val="00A3275E"/>
    <w:rsid w:val="00A32A2D"/>
    <w:rsid w:val="00A32C3E"/>
    <w:rsid w:val="00A32CA9"/>
    <w:rsid w:val="00A331F6"/>
    <w:rsid w:val="00A33C1A"/>
    <w:rsid w:val="00A34A94"/>
    <w:rsid w:val="00A34C2F"/>
    <w:rsid w:val="00A35377"/>
    <w:rsid w:val="00A355E3"/>
    <w:rsid w:val="00A356E2"/>
    <w:rsid w:val="00A3587B"/>
    <w:rsid w:val="00A3640D"/>
    <w:rsid w:val="00A36B33"/>
    <w:rsid w:val="00A377E3"/>
    <w:rsid w:val="00A37948"/>
    <w:rsid w:val="00A379FD"/>
    <w:rsid w:val="00A402DF"/>
    <w:rsid w:val="00A40A06"/>
    <w:rsid w:val="00A41696"/>
    <w:rsid w:val="00A41F87"/>
    <w:rsid w:val="00A42676"/>
    <w:rsid w:val="00A4299D"/>
    <w:rsid w:val="00A43069"/>
    <w:rsid w:val="00A43E76"/>
    <w:rsid w:val="00A4418C"/>
    <w:rsid w:val="00A4499A"/>
    <w:rsid w:val="00A449AC"/>
    <w:rsid w:val="00A4700A"/>
    <w:rsid w:val="00A474EE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5169"/>
    <w:rsid w:val="00A556C6"/>
    <w:rsid w:val="00A55BD6"/>
    <w:rsid w:val="00A563C4"/>
    <w:rsid w:val="00A5695E"/>
    <w:rsid w:val="00A571B9"/>
    <w:rsid w:val="00A575CF"/>
    <w:rsid w:val="00A57808"/>
    <w:rsid w:val="00A57871"/>
    <w:rsid w:val="00A60525"/>
    <w:rsid w:val="00A60CAE"/>
    <w:rsid w:val="00A6132F"/>
    <w:rsid w:val="00A61575"/>
    <w:rsid w:val="00A617C3"/>
    <w:rsid w:val="00A62126"/>
    <w:rsid w:val="00A621DC"/>
    <w:rsid w:val="00A62495"/>
    <w:rsid w:val="00A62EC2"/>
    <w:rsid w:val="00A63212"/>
    <w:rsid w:val="00A63A26"/>
    <w:rsid w:val="00A63AAA"/>
    <w:rsid w:val="00A63C5D"/>
    <w:rsid w:val="00A64733"/>
    <w:rsid w:val="00A64B8D"/>
    <w:rsid w:val="00A6535B"/>
    <w:rsid w:val="00A6625E"/>
    <w:rsid w:val="00A6696F"/>
    <w:rsid w:val="00A67E3F"/>
    <w:rsid w:val="00A67FBA"/>
    <w:rsid w:val="00A7141F"/>
    <w:rsid w:val="00A72418"/>
    <w:rsid w:val="00A72CF0"/>
    <w:rsid w:val="00A7349D"/>
    <w:rsid w:val="00A73E1B"/>
    <w:rsid w:val="00A74616"/>
    <w:rsid w:val="00A752BF"/>
    <w:rsid w:val="00A75A5A"/>
    <w:rsid w:val="00A75AF1"/>
    <w:rsid w:val="00A75B1E"/>
    <w:rsid w:val="00A75E25"/>
    <w:rsid w:val="00A76803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C7B"/>
    <w:rsid w:val="00A84D2D"/>
    <w:rsid w:val="00A84FD0"/>
    <w:rsid w:val="00A85327"/>
    <w:rsid w:val="00A862D2"/>
    <w:rsid w:val="00A864CD"/>
    <w:rsid w:val="00A87E3E"/>
    <w:rsid w:val="00A87F74"/>
    <w:rsid w:val="00A917EC"/>
    <w:rsid w:val="00A9220B"/>
    <w:rsid w:val="00A926C3"/>
    <w:rsid w:val="00A92D05"/>
    <w:rsid w:val="00A92E96"/>
    <w:rsid w:val="00A932A1"/>
    <w:rsid w:val="00A93424"/>
    <w:rsid w:val="00A9496E"/>
    <w:rsid w:val="00A94BDB"/>
    <w:rsid w:val="00A95B37"/>
    <w:rsid w:val="00A95D57"/>
    <w:rsid w:val="00A95F34"/>
    <w:rsid w:val="00A96717"/>
    <w:rsid w:val="00A97516"/>
    <w:rsid w:val="00AA0A1F"/>
    <w:rsid w:val="00AA0A7B"/>
    <w:rsid w:val="00AA0E04"/>
    <w:rsid w:val="00AA14D7"/>
    <w:rsid w:val="00AA1651"/>
    <w:rsid w:val="00AA2299"/>
    <w:rsid w:val="00AA287D"/>
    <w:rsid w:val="00AA2F44"/>
    <w:rsid w:val="00AA313F"/>
    <w:rsid w:val="00AA3266"/>
    <w:rsid w:val="00AA420B"/>
    <w:rsid w:val="00AA4225"/>
    <w:rsid w:val="00AA4546"/>
    <w:rsid w:val="00AA4776"/>
    <w:rsid w:val="00AA49ED"/>
    <w:rsid w:val="00AA4D84"/>
    <w:rsid w:val="00AA519E"/>
    <w:rsid w:val="00AA777A"/>
    <w:rsid w:val="00AA7C0A"/>
    <w:rsid w:val="00AB0082"/>
    <w:rsid w:val="00AB12B7"/>
    <w:rsid w:val="00AB2038"/>
    <w:rsid w:val="00AB26A5"/>
    <w:rsid w:val="00AB2AEA"/>
    <w:rsid w:val="00AB3430"/>
    <w:rsid w:val="00AB417E"/>
    <w:rsid w:val="00AB4339"/>
    <w:rsid w:val="00AB5B58"/>
    <w:rsid w:val="00AB5BBA"/>
    <w:rsid w:val="00AB65D7"/>
    <w:rsid w:val="00AB7A09"/>
    <w:rsid w:val="00AC027E"/>
    <w:rsid w:val="00AC1304"/>
    <w:rsid w:val="00AC2431"/>
    <w:rsid w:val="00AC341F"/>
    <w:rsid w:val="00AC3469"/>
    <w:rsid w:val="00AC3A3D"/>
    <w:rsid w:val="00AC3A57"/>
    <w:rsid w:val="00AC3B5F"/>
    <w:rsid w:val="00AC4293"/>
    <w:rsid w:val="00AC43BB"/>
    <w:rsid w:val="00AC4E99"/>
    <w:rsid w:val="00AC5872"/>
    <w:rsid w:val="00AC5DD3"/>
    <w:rsid w:val="00AC6525"/>
    <w:rsid w:val="00AC6571"/>
    <w:rsid w:val="00AC6D56"/>
    <w:rsid w:val="00AC7479"/>
    <w:rsid w:val="00AC779C"/>
    <w:rsid w:val="00AD08CD"/>
    <w:rsid w:val="00AD0DD2"/>
    <w:rsid w:val="00AD1015"/>
    <w:rsid w:val="00AD1FE8"/>
    <w:rsid w:val="00AD275E"/>
    <w:rsid w:val="00AD2A52"/>
    <w:rsid w:val="00AD5012"/>
    <w:rsid w:val="00AD5E9D"/>
    <w:rsid w:val="00AD5FDB"/>
    <w:rsid w:val="00AD6292"/>
    <w:rsid w:val="00AD65BD"/>
    <w:rsid w:val="00AD70A5"/>
    <w:rsid w:val="00AE03D4"/>
    <w:rsid w:val="00AE03D8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717"/>
    <w:rsid w:val="00AE4A03"/>
    <w:rsid w:val="00AE4E9A"/>
    <w:rsid w:val="00AE5B77"/>
    <w:rsid w:val="00AE601D"/>
    <w:rsid w:val="00AE693B"/>
    <w:rsid w:val="00AE6A60"/>
    <w:rsid w:val="00AE7E54"/>
    <w:rsid w:val="00AF0A41"/>
    <w:rsid w:val="00AF0ABF"/>
    <w:rsid w:val="00AF0E23"/>
    <w:rsid w:val="00AF0F8F"/>
    <w:rsid w:val="00AF21F3"/>
    <w:rsid w:val="00AF2613"/>
    <w:rsid w:val="00AF2838"/>
    <w:rsid w:val="00AF3484"/>
    <w:rsid w:val="00AF365F"/>
    <w:rsid w:val="00AF3D0A"/>
    <w:rsid w:val="00AF4BD6"/>
    <w:rsid w:val="00AF5654"/>
    <w:rsid w:val="00AF5A7D"/>
    <w:rsid w:val="00AF60BA"/>
    <w:rsid w:val="00AF6588"/>
    <w:rsid w:val="00AF690B"/>
    <w:rsid w:val="00AF7830"/>
    <w:rsid w:val="00AF7CDD"/>
    <w:rsid w:val="00B01C9D"/>
    <w:rsid w:val="00B028C8"/>
    <w:rsid w:val="00B031A4"/>
    <w:rsid w:val="00B0323D"/>
    <w:rsid w:val="00B03694"/>
    <w:rsid w:val="00B0398F"/>
    <w:rsid w:val="00B040ED"/>
    <w:rsid w:val="00B04491"/>
    <w:rsid w:val="00B067D2"/>
    <w:rsid w:val="00B067DA"/>
    <w:rsid w:val="00B069DB"/>
    <w:rsid w:val="00B06FEF"/>
    <w:rsid w:val="00B074E8"/>
    <w:rsid w:val="00B07AF1"/>
    <w:rsid w:val="00B11A27"/>
    <w:rsid w:val="00B11B52"/>
    <w:rsid w:val="00B11DA5"/>
    <w:rsid w:val="00B12048"/>
    <w:rsid w:val="00B12413"/>
    <w:rsid w:val="00B12790"/>
    <w:rsid w:val="00B131CA"/>
    <w:rsid w:val="00B134A5"/>
    <w:rsid w:val="00B137B1"/>
    <w:rsid w:val="00B1398A"/>
    <w:rsid w:val="00B1399C"/>
    <w:rsid w:val="00B13A59"/>
    <w:rsid w:val="00B14311"/>
    <w:rsid w:val="00B1458C"/>
    <w:rsid w:val="00B147E8"/>
    <w:rsid w:val="00B155CA"/>
    <w:rsid w:val="00B159BE"/>
    <w:rsid w:val="00B173B6"/>
    <w:rsid w:val="00B174F0"/>
    <w:rsid w:val="00B176BC"/>
    <w:rsid w:val="00B17EC5"/>
    <w:rsid w:val="00B17F2E"/>
    <w:rsid w:val="00B203B1"/>
    <w:rsid w:val="00B21640"/>
    <w:rsid w:val="00B22143"/>
    <w:rsid w:val="00B23262"/>
    <w:rsid w:val="00B23E22"/>
    <w:rsid w:val="00B23FCB"/>
    <w:rsid w:val="00B23FEE"/>
    <w:rsid w:val="00B241BD"/>
    <w:rsid w:val="00B2432E"/>
    <w:rsid w:val="00B246E2"/>
    <w:rsid w:val="00B24B71"/>
    <w:rsid w:val="00B24F1D"/>
    <w:rsid w:val="00B2540B"/>
    <w:rsid w:val="00B254B1"/>
    <w:rsid w:val="00B267E2"/>
    <w:rsid w:val="00B26A1A"/>
    <w:rsid w:val="00B26F56"/>
    <w:rsid w:val="00B26FED"/>
    <w:rsid w:val="00B27479"/>
    <w:rsid w:val="00B27842"/>
    <w:rsid w:val="00B279F0"/>
    <w:rsid w:val="00B30836"/>
    <w:rsid w:val="00B31442"/>
    <w:rsid w:val="00B3167C"/>
    <w:rsid w:val="00B321BA"/>
    <w:rsid w:val="00B33208"/>
    <w:rsid w:val="00B3409D"/>
    <w:rsid w:val="00B3557D"/>
    <w:rsid w:val="00B358B9"/>
    <w:rsid w:val="00B35A54"/>
    <w:rsid w:val="00B35CA0"/>
    <w:rsid w:val="00B36762"/>
    <w:rsid w:val="00B36EB3"/>
    <w:rsid w:val="00B37095"/>
    <w:rsid w:val="00B372D9"/>
    <w:rsid w:val="00B37D0A"/>
    <w:rsid w:val="00B4140E"/>
    <w:rsid w:val="00B422F0"/>
    <w:rsid w:val="00B42AFD"/>
    <w:rsid w:val="00B42BE6"/>
    <w:rsid w:val="00B42C1D"/>
    <w:rsid w:val="00B42EBA"/>
    <w:rsid w:val="00B42F0E"/>
    <w:rsid w:val="00B42F88"/>
    <w:rsid w:val="00B43216"/>
    <w:rsid w:val="00B432D9"/>
    <w:rsid w:val="00B432F9"/>
    <w:rsid w:val="00B437C7"/>
    <w:rsid w:val="00B43834"/>
    <w:rsid w:val="00B438FC"/>
    <w:rsid w:val="00B43C39"/>
    <w:rsid w:val="00B44AC8"/>
    <w:rsid w:val="00B451FF"/>
    <w:rsid w:val="00B45370"/>
    <w:rsid w:val="00B462F5"/>
    <w:rsid w:val="00B46D49"/>
    <w:rsid w:val="00B4751C"/>
    <w:rsid w:val="00B50040"/>
    <w:rsid w:val="00B50BA0"/>
    <w:rsid w:val="00B511EF"/>
    <w:rsid w:val="00B5158B"/>
    <w:rsid w:val="00B51679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A28"/>
    <w:rsid w:val="00B56DF2"/>
    <w:rsid w:val="00B573C6"/>
    <w:rsid w:val="00B57423"/>
    <w:rsid w:val="00B57584"/>
    <w:rsid w:val="00B60DBF"/>
    <w:rsid w:val="00B62555"/>
    <w:rsid w:val="00B63BF5"/>
    <w:rsid w:val="00B642C1"/>
    <w:rsid w:val="00B643E0"/>
    <w:rsid w:val="00B646F6"/>
    <w:rsid w:val="00B64BE8"/>
    <w:rsid w:val="00B64E6A"/>
    <w:rsid w:val="00B65279"/>
    <w:rsid w:val="00B66F8B"/>
    <w:rsid w:val="00B674AF"/>
    <w:rsid w:val="00B674BB"/>
    <w:rsid w:val="00B678C8"/>
    <w:rsid w:val="00B70F08"/>
    <w:rsid w:val="00B7131B"/>
    <w:rsid w:val="00B715F4"/>
    <w:rsid w:val="00B7172F"/>
    <w:rsid w:val="00B727A8"/>
    <w:rsid w:val="00B728DA"/>
    <w:rsid w:val="00B73C33"/>
    <w:rsid w:val="00B74BD1"/>
    <w:rsid w:val="00B75CE5"/>
    <w:rsid w:val="00B75FCF"/>
    <w:rsid w:val="00B764AC"/>
    <w:rsid w:val="00B767D0"/>
    <w:rsid w:val="00B76800"/>
    <w:rsid w:val="00B76DF8"/>
    <w:rsid w:val="00B76EDE"/>
    <w:rsid w:val="00B779B0"/>
    <w:rsid w:val="00B77B50"/>
    <w:rsid w:val="00B77D2A"/>
    <w:rsid w:val="00B80581"/>
    <w:rsid w:val="00B80F2F"/>
    <w:rsid w:val="00B81A05"/>
    <w:rsid w:val="00B82837"/>
    <w:rsid w:val="00B82C26"/>
    <w:rsid w:val="00B82CDD"/>
    <w:rsid w:val="00B83B1F"/>
    <w:rsid w:val="00B84A74"/>
    <w:rsid w:val="00B84D57"/>
    <w:rsid w:val="00B8507D"/>
    <w:rsid w:val="00B85640"/>
    <w:rsid w:val="00B8659C"/>
    <w:rsid w:val="00B8705D"/>
    <w:rsid w:val="00B87233"/>
    <w:rsid w:val="00B90DE8"/>
    <w:rsid w:val="00B92308"/>
    <w:rsid w:val="00B92489"/>
    <w:rsid w:val="00B92CEC"/>
    <w:rsid w:val="00B92D6B"/>
    <w:rsid w:val="00B93BD1"/>
    <w:rsid w:val="00B94160"/>
    <w:rsid w:val="00B94294"/>
    <w:rsid w:val="00B94BDC"/>
    <w:rsid w:val="00B95F03"/>
    <w:rsid w:val="00B96AC6"/>
    <w:rsid w:val="00B971E0"/>
    <w:rsid w:val="00B97A6E"/>
    <w:rsid w:val="00BA0349"/>
    <w:rsid w:val="00BA0358"/>
    <w:rsid w:val="00BA0856"/>
    <w:rsid w:val="00BA1036"/>
    <w:rsid w:val="00BA10E9"/>
    <w:rsid w:val="00BA14B0"/>
    <w:rsid w:val="00BA1D93"/>
    <w:rsid w:val="00BA2897"/>
    <w:rsid w:val="00BA31CC"/>
    <w:rsid w:val="00BA390E"/>
    <w:rsid w:val="00BA3B70"/>
    <w:rsid w:val="00BA3DFC"/>
    <w:rsid w:val="00BA6107"/>
    <w:rsid w:val="00BA64E3"/>
    <w:rsid w:val="00BA64F4"/>
    <w:rsid w:val="00BA6B10"/>
    <w:rsid w:val="00BA6F6A"/>
    <w:rsid w:val="00BA7C1C"/>
    <w:rsid w:val="00BB035A"/>
    <w:rsid w:val="00BB037F"/>
    <w:rsid w:val="00BB0C21"/>
    <w:rsid w:val="00BB0E82"/>
    <w:rsid w:val="00BB11E3"/>
    <w:rsid w:val="00BB1B5E"/>
    <w:rsid w:val="00BB2010"/>
    <w:rsid w:val="00BB2531"/>
    <w:rsid w:val="00BB2B9F"/>
    <w:rsid w:val="00BB4693"/>
    <w:rsid w:val="00BB4AC0"/>
    <w:rsid w:val="00BB524F"/>
    <w:rsid w:val="00BB52FE"/>
    <w:rsid w:val="00BB5BC7"/>
    <w:rsid w:val="00BB5D54"/>
    <w:rsid w:val="00BB7507"/>
    <w:rsid w:val="00BC0F33"/>
    <w:rsid w:val="00BC341E"/>
    <w:rsid w:val="00BC3460"/>
    <w:rsid w:val="00BC38A3"/>
    <w:rsid w:val="00BC38EA"/>
    <w:rsid w:val="00BC3D8B"/>
    <w:rsid w:val="00BC42DD"/>
    <w:rsid w:val="00BC5005"/>
    <w:rsid w:val="00BC5426"/>
    <w:rsid w:val="00BC59D2"/>
    <w:rsid w:val="00BC620D"/>
    <w:rsid w:val="00BC6908"/>
    <w:rsid w:val="00BC798C"/>
    <w:rsid w:val="00BD06BD"/>
    <w:rsid w:val="00BD0C46"/>
    <w:rsid w:val="00BD2277"/>
    <w:rsid w:val="00BD2BA1"/>
    <w:rsid w:val="00BD30BC"/>
    <w:rsid w:val="00BD339C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0DA"/>
    <w:rsid w:val="00BE1274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5"/>
    <w:rsid w:val="00BE6FA9"/>
    <w:rsid w:val="00BE7E84"/>
    <w:rsid w:val="00BF09F8"/>
    <w:rsid w:val="00BF0A97"/>
    <w:rsid w:val="00BF0D83"/>
    <w:rsid w:val="00BF0FF3"/>
    <w:rsid w:val="00BF1B58"/>
    <w:rsid w:val="00BF1C42"/>
    <w:rsid w:val="00BF2201"/>
    <w:rsid w:val="00BF250F"/>
    <w:rsid w:val="00BF29D3"/>
    <w:rsid w:val="00BF2BCF"/>
    <w:rsid w:val="00BF2D2C"/>
    <w:rsid w:val="00BF3587"/>
    <w:rsid w:val="00BF3664"/>
    <w:rsid w:val="00BF37DB"/>
    <w:rsid w:val="00BF480F"/>
    <w:rsid w:val="00BF4A90"/>
    <w:rsid w:val="00BF5073"/>
    <w:rsid w:val="00BF52EE"/>
    <w:rsid w:val="00BF5E1B"/>
    <w:rsid w:val="00BF68C0"/>
    <w:rsid w:val="00BF6D62"/>
    <w:rsid w:val="00BF7152"/>
    <w:rsid w:val="00BF73CE"/>
    <w:rsid w:val="00BF7407"/>
    <w:rsid w:val="00C000A0"/>
    <w:rsid w:val="00C000E4"/>
    <w:rsid w:val="00C0053D"/>
    <w:rsid w:val="00C009D8"/>
    <w:rsid w:val="00C00EE5"/>
    <w:rsid w:val="00C0184A"/>
    <w:rsid w:val="00C01CA4"/>
    <w:rsid w:val="00C02C67"/>
    <w:rsid w:val="00C03D88"/>
    <w:rsid w:val="00C03F98"/>
    <w:rsid w:val="00C0418B"/>
    <w:rsid w:val="00C0470F"/>
    <w:rsid w:val="00C04988"/>
    <w:rsid w:val="00C04AB4"/>
    <w:rsid w:val="00C04B2D"/>
    <w:rsid w:val="00C052B9"/>
    <w:rsid w:val="00C053DF"/>
    <w:rsid w:val="00C0546E"/>
    <w:rsid w:val="00C064FC"/>
    <w:rsid w:val="00C0703C"/>
    <w:rsid w:val="00C0728F"/>
    <w:rsid w:val="00C073F8"/>
    <w:rsid w:val="00C077AB"/>
    <w:rsid w:val="00C07C1B"/>
    <w:rsid w:val="00C07DE7"/>
    <w:rsid w:val="00C07EC3"/>
    <w:rsid w:val="00C10198"/>
    <w:rsid w:val="00C10C1E"/>
    <w:rsid w:val="00C10EAA"/>
    <w:rsid w:val="00C11A27"/>
    <w:rsid w:val="00C124A9"/>
    <w:rsid w:val="00C12547"/>
    <w:rsid w:val="00C12637"/>
    <w:rsid w:val="00C12820"/>
    <w:rsid w:val="00C12CAE"/>
    <w:rsid w:val="00C13618"/>
    <w:rsid w:val="00C13BC0"/>
    <w:rsid w:val="00C1405D"/>
    <w:rsid w:val="00C1440E"/>
    <w:rsid w:val="00C15295"/>
    <w:rsid w:val="00C155C9"/>
    <w:rsid w:val="00C15715"/>
    <w:rsid w:val="00C15AEC"/>
    <w:rsid w:val="00C170B0"/>
    <w:rsid w:val="00C1793F"/>
    <w:rsid w:val="00C200D7"/>
    <w:rsid w:val="00C208C4"/>
    <w:rsid w:val="00C2105E"/>
    <w:rsid w:val="00C21328"/>
    <w:rsid w:val="00C21405"/>
    <w:rsid w:val="00C22B0E"/>
    <w:rsid w:val="00C22D74"/>
    <w:rsid w:val="00C23018"/>
    <w:rsid w:val="00C23134"/>
    <w:rsid w:val="00C2334E"/>
    <w:rsid w:val="00C233A0"/>
    <w:rsid w:val="00C23583"/>
    <w:rsid w:val="00C24137"/>
    <w:rsid w:val="00C24B28"/>
    <w:rsid w:val="00C24C38"/>
    <w:rsid w:val="00C24E51"/>
    <w:rsid w:val="00C25C9C"/>
    <w:rsid w:val="00C25CA4"/>
    <w:rsid w:val="00C26168"/>
    <w:rsid w:val="00C266C9"/>
    <w:rsid w:val="00C276E3"/>
    <w:rsid w:val="00C277B5"/>
    <w:rsid w:val="00C277FD"/>
    <w:rsid w:val="00C300A5"/>
    <w:rsid w:val="00C3084D"/>
    <w:rsid w:val="00C30A4C"/>
    <w:rsid w:val="00C30E79"/>
    <w:rsid w:val="00C30E89"/>
    <w:rsid w:val="00C30F35"/>
    <w:rsid w:val="00C31463"/>
    <w:rsid w:val="00C31FAA"/>
    <w:rsid w:val="00C32666"/>
    <w:rsid w:val="00C32BE3"/>
    <w:rsid w:val="00C335F9"/>
    <w:rsid w:val="00C34680"/>
    <w:rsid w:val="00C34D65"/>
    <w:rsid w:val="00C357D9"/>
    <w:rsid w:val="00C35F70"/>
    <w:rsid w:val="00C367B0"/>
    <w:rsid w:val="00C36B58"/>
    <w:rsid w:val="00C36DC9"/>
    <w:rsid w:val="00C37028"/>
    <w:rsid w:val="00C372C9"/>
    <w:rsid w:val="00C37E03"/>
    <w:rsid w:val="00C37EEB"/>
    <w:rsid w:val="00C4021B"/>
    <w:rsid w:val="00C4110E"/>
    <w:rsid w:val="00C41815"/>
    <w:rsid w:val="00C4195A"/>
    <w:rsid w:val="00C41B05"/>
    <w:rsid w:val="00C41C30"/>
    <w:rsid w:val="00C42377"/>
    <w:rsid w:val="00C42B0E"/>
    <w:rsid w:val="00C43961"/>
    <w:rsid w:val="00C4482C"/>
    <w:rsid w:val="00C449B3"/>
    <w:rsid w:val="00C44F59"/>
    <w:rsid w:val="00C45C32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1FC"/>
    <w:rsid w:val="00C515CA"/>
    <w:rsid w:val="00C51F36"/>
    <w:rsid w:val="00C520B6"/>
    <w:rsid w:val="00C52289"/>
    <w:rsid w:val="00C5242D"/>
    <w:rsid w:val="00C52864"/>
    <w:rsid w:val="00C52DAC"/>
    <w:rsid w:val="00C53061"/>
    <w:rsid w:val="00C530C4"/>
    <w:rsid w:val="00C53DA3"/>
    <w:rsid w:val="00C54214"/>
    <w:rsid w:val="00C55932"/>
    <w:rsid w:val="00C560D9"/>
    <w:rsid w:val="00C56CBA"/>
    <w:rsid w:val="00C56D1B"/>
    <w:rsid w:val="00C571F2"/>
    <w:rsid w:val="00C576E8"/>
    <w:rsid w:val="00C6061B"/>
    <w:rsid w:val="00C60EA5"/>
    <w:rsid w:val="00C61417"/>
    <w:rsid w:val="00C61C09"/>
    <w:rsid w:val="00C6262D"/>
    <w:rsid w:val="00C62FEC"/>
    <w:rsid w:val="00C638BB"/>
    <w:rsid w:val="00C64C0F"/>
    <w:rsid w:val="00C64D39"/>
    <w:rsid w:val="00C65901"/>
    <w:rsid w:val="00C65EDC"/>
    <w:rsid w:val="00C661FA"/>
    <w:rsid w:val="00C666A1"/>
    <w:rsid w:val="00C66B8A"/>
    <w:rsid w:val="00C70EA3"/>
    <w:rsid w:val="00C71677"/>
    <w:rsid w:val="00C718E1"/>
    <w:rsid w:val="00C72348"/>
    <w:rsid w:val="00C72607"/>
    <w:rsid w:val="00C72BE1"/>
    <w:rsid w:val="00C72D0E"/>
    <w:rsid w:val="00C73BED"/>
    <w:rsid w:val="00C73EC9"/>
    <w:rsid w:val="00C74593"/>
    <w:rsid w:val="00C74CA8"/>
    <w:rsid w:val="00C7530B"/>
    <w:rsid w:val="00C758A3"/>
    <w:rsid w:val="00C75CFE"/>
    <w:rsid w:val="00C761EB"/>
    <w:rsid w:val="00C765C7"/>
    <w:rsid w:val="00C768DB"/>
    <w:rsid w:val="00C77C27"/>
    <w:rsid w:val="00C77D0C"/>
    <w:rsid w:val="00C77F5D"/>
    <w:rsid w:val="00C80282"/>
    <w:rsid w:val="00C80B7F"/>
    <w:rsid w:val="00C81FFD"/>
    <w:rsid w:val="00C8292C"/>
    <w:rsid w:val="00C830C2"/>
    <w:rsid w:val="00C83BE3"/>
    <w:rsid w:val="00C848A1"/>
    <w:rsid w:val="00C8512D"/>
    <w:rsid w:val="00C86FD7"/>
    <w:rsid w:val="00C87482"/>
    <w:rsid w:val="00C87503"/>
    <w:rsid w:val="00C9039C"/>
    <w:rsid w:val="00C90743"/>
    <w:rsid w:val="00C9103D"/>
    <w:rsid w:val="00C91B4D"/>
    <w:rsid w:val="00C91CBF"/>
    <w:rsid w:val="00C92A3A"/>
    <w:rsid w:val="00C9336E"/>
    <w:rsid w:val="00C93AC7"/>
    <w:rsid w:val="00C9537C"/>
    <w:rsid w:val="00C960D4"/>
    <w:rsid w:val="00C966C6"/>
    <w:rsid w:val="00C967C8"/>
    <w:rsid w:val="00C96C8F"/>
    <w:rsid w:val="00CA0BCE"/>
    <w:rsid w:val="00CA0FA4"/>
    <w:rsid w:val="00CA1094"/>
    <w:rsid w:val="00CA1172"/>
    <w:rsid w:val="00CA1BCF"/>
    <w:rsid w:val="00CA1EE1"/>
    <w:rsid w:val="00CA2007"/>
    <w:rsid w:val="00CA205E"/>
    <w:rsid w:val="00CA217D"/>
    <w:rsid w:val="00CA22B6"/>
    <w:rsid w:val="00CA2306"/>
    <w:rsid w:val="00CA2D2F"/>
    <w:rsid w:val="00CA50F5"/>
    <w:rsid w:val="00CA55F2"/>
    <w:rsid w:val="00CA5698"/>
    <w:rsid w:val="00CA5D5C"/>
    <w:rsid w:val="00CA6257"/>
    <w:rsid w:val="00CA6ED2"/>
    <w:rsid w:val="00CA72C2"/>
    <w:rsid w:val="00CB0243"/>
    <w:rsid w:val="00CB08C9"/>
    <w:rsid w:val="00CB0C17"/>
    <w:rsid w:val="00CB1791"/>
    <w:rsid w:val="00CB17A7"/>
    <w:rsid w:val="00CB2370"/>
    <w:rsid w:val="00CB2768"/>
    <w:rsid w:val="00CB2797"/>
    <w:rsid w:val="00CB28FE"/>
    <w:rsid w:val="00CB3655"/>
    <w:rsid w:val="00CB3657"/>
    <w:rsid w:val="00CB4280"/>
    <w:rsid w:val="00CB4E58"/>
    <w:rsid w:val="00CB5E9A"/>
    <w:rsid w:val="00CB60E1"/>
    <w:rsid w:val="00CB7F0E"/>
    <w:rsid w:val="00CC16DA"/>
    <w:rsid w:val="00CC1816"/>
    <w:rsid w:val="00CC32E8"/>
    <w:rsid w:val="00CC3925"/>
    <w:rsid w:val="00CC396B"/>
    <w:rsid w:val="00CC3D9B"/>
    <w:rsid w:val="00CC446E"/>
    <w:rsid w:val="00CC53EF"/>
    <w:rsid w:val="00CC620B"/>
    <w:rsid w:val="00CC6366"/>
    <w:rsid w:val="00CC6EA4"/>
    <w:rsid w:val="00CC7207"/>
    <w:rsid w:val="00CC7234"/>
    <w:rsid w:val="00CC7957"/>
    <w:rsid w:val="00CD0912"/>
    <w:rsid w:val="00CD0DA1"/>
    <w:rsid w:val="00CD0DD0"/>
    <w:rsid w:val="00CD1521"/>
    <w:rsid w:val="00CD18AD"/>
    <w:rsid w:val="00CD2059"/>
    <w:rsid w:val="00CD25C6"/>
    <w:rsid w:val="00CD2687"/>
    <w:rsid w:val="00CD37DD"/>
    <w:rsid w:val="00CD38B4"/>
    <w:rsid w:val="00CD4518"/>
    <w:rsid w:val="00CD4A5D"/>
    <w:rsid w:val="00CD4C0C"/>
    <w:rsid w:val="00CD4D1D"/>
    <w:rsid w:val="00CD4D26"/>
    <w:rsid w:val="00CD54F1"/>
    <w:rsid w:val="00CD5A6A"/>
    <w:rsid w:val="00CD5C2B"/>
    <w:rsid w:val="00CD64B8"/>
    <w:rsid w:val="00CD65F8"/>
    <w:rsid w:val="00CD6832"/>
    <w:rsid w:val="00CD6B60"/>
    <w:rsid w:val="00CD7441"/>
    <w:rsid w:val="00CE002D"/>
    <w:rsid w:val="00CE18DD"/>
    <w:rsid w:val="00CE2797"/>
    <w:rsid w:val="00CE38B7"/>
    <w:rsid w:val="00CE4A17"/>
    <w:rsid w:val="00CE4E69"/>
    <w:rsid w:val="00CE4F27"/>
    <w:rsid w:val="00CE504E"/>
    <w:rsid w:val="00CE5D29"/>
    <w:rsid w:val="00CE5ED8"/>
    <w:rsid w:val="00CE62BE"/>
    <w:rsid w:val="00CE63BF"/>
    <w:rsid w:val="00CE772F"/>
    <w:rsid w:val="00CE77B0"/>
    <w:rsid w:val="00CE7CDC"/>
    <w:rsid w:val="00CE7DC7"/>
    <w:rsid w:val="00CE7EB8"/>
    <w:rsid w:val="00CF1455"/>
    <w:rsid w:val="00CF1A05"/>
    <w:rsid w:val="00CF223A"/>
    <w:rsid w:val="00CF2883"/>
    <w:rsid w:val="00CF32B0"/>
    <w:rsid w:val="00CF39AC"/>
    <w:rsid w:val="00CF39C3"/>
    <w:rsid w:val="00CF3B0F"/>
    <w:rsid w:val="00CF3B62"/>
    <w:rsid w:val="00CF4724"/>
    <w:rsid w:val="00CF4978"/>
    <w:rsid w:val="00CF555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2C46"/>
    <w:rsid w:val="00D03A5F"/>
    <w:rsid w:val="00D03C16"/>
    <w:rsid w:val="00D03D7B"/>
    <w:rsid w:val="00D04279"/>
    <w:rsid w:val="00D044A1"/>
    <w:rsid w:val="00D044F8"/>
    <w:rsid w:val="00D04F66"/>
    <w:rsid w:val="00D0550A"/>
    <w:rsid w:val="00D05C84"/>
    <w:rsid w:val="00D06260"/>
    <w:rsid w:val="00D062BB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07F"/>
    <w:rsid w:val="00D16AB4"/>
    <w:rsid w:val="00D17072"/>
    <w:rsid w:val="00D17321"/>
    <w:rsid w:val="00D17487"/>
    <w:rsid w:val="00D175CB"/>
    <w:rsid w:val="00D17A03"/>
    <w:rsid w:val="00D17B53"/>
    <w:rsid w:val="00D20492"/>
    <w:rsid w:val="00D2081A"/>
    <w:rsid w:val="00D2116D"/>
    <w:rsid w:val="00D21590"/>
    <w:rsid w:val="00D2165A"/>
    <w:rsid w:val="00D21661"/>
    <w:rsid w:val="00D21999"/>
    <w:rsid w:val="00D21AAE"/>
    <w:rsid w:val="00D221D3"/>
    <w:rsid w:val="00D22844"/>
    <w:rsid w:val="00D22ECE"/>
    <w:rsid w:val="00D23426"/>
    <w:rsid w:val="00D234E3"/>
    <w:rsid w:val="00D242AE"/>
    <w:rsid w:val="00D243F4"/>
    <w:rsid w:val="00D2445C"/>
    <w:rsid w:val="00D24938"/>
    <w:rsid w:val="00D257D7"/>
    <w:rsid w:val="00D25F6E"/>
    <w:rsid w:val="00D260D4"/>
    <w:rsid w:val="00D26379"/>
    <w:rsid w:val="00D26B45"/>
    <w:rsid w:val="00D26D67"/>
    <w:rsid w:val="00D272FD"/>
    <w:rsid w:val="00D275FD"/>
    <w:rsid w:val="00D278F2"/>
    <w:rsid w:val="00D27A73"/>
    <w:rsid w:val="00D27FE4"/>
    <w:rsid w:val="00D30CC3"/>
    <w:rsid w:val="00D32030"/>
    <w:rsid w:val="00D32790"/>
    <w:rsid w:val="00D32BF0"/>
    <w:rsid w:val="00D33ACC"/>
    <w:rsid w:val="00D33F06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314"/>
    <w:rsid w:val="00D40C51"/>
    <w:rsid w:val="00D419D6"/>
    <w:rsid w:val="00D41EB9"/>
    <w:rsid w:val="00D42486"/>
    <w:rsid w:val="00D4285C"/>
    <w:rsid w:val="00D42CC7"/>
    <w:rsid w:val="00D42D92"/>
    <w:rsid w:val="00D43E8C"/>
    <w:rsid w:val="00D44211"/>
    <w:rsid w:val="00D45B07"/>
    <w:rsid w:val="00D46289"/>
    <w:rsid w:val="00D46A70"/>
    <w:rsid w:val="00D51685"/>
    <w:rsid w:val="00D5200E"/>
    <w:rsid w:val="00D5210C"/>
    <w:rsid w:val="00D5291D"/>
    <w:rsid w:val="00D53465"/>
    <w:rsid w:val="00D53884"/>
    <w:rsid w:val="00D53A47"/>
    <w:rsid w:val="00D53F08"/>
    <w:rsid w:val="00D53F99"/>
    <w:rsid w:val="00D53FA7"/>
    <w:rsid w:val="00D543DA"/>
    <w:rsid w:val="00D54584"/>
    <w:rsid w:val="00D54991"/>
    <w:rsid w:val="00D54CF3"/>
    <w:rsid w:val="00D54E12"/>
    <w:rsid w:val="00D564BF"/>
    <w:rsid w:val="00D57431"/>
    <w:rsid w:val="00D57A30"/>
    <w:rsid w:val="00D616DA"/>
    <w:rsid w:val="00D62289"/>
    <w:rsid w:val="00D626E2"/>
    <w:rsid w:val="00D62CDF"/>
    <w:rsid w:val="00D634AD"/>
    <w:rsid w:val="00D6437C"/>
    <w:rsid w:val="00D64BBE"/>
    <w:rsid w:val="00D65696"/>
    <w:rsid w:val="00D65F79"/>
    <w:rsid w:val="00D6630A"/>
    <w:rsid w:val="00D6656F"/>
    <w:rsid w:val="00D66CBC"/>
    <w:rsid w:val="00D67CE8"/>
    <w:rsid w:val="00D7067F"/>
    <w:rsid w:val="00D709B4"/>
    <w:rsid w:val="00D7121B"/>
    <w:rsid w:val="00D71971"/>
    <w:rsid w:val="00D71C71"/>
    <w:rsid w:val="00D729EE"/>
    <w:rsid w:val="00D72A48"/>
    <w:rsid w:val="00D72C3F"/>
    <w:rsid w:val="00D73A30"/>
    <w:rsid w:val="00D73FD7"/>
    <w:rsid w:val="00D74653"/>
    <w:rsid w:val="00D74916"/>
    <w:rsid w:val="00D74B07"/>
    <w:rsid w:val="00D74FD7"/>
    <w:rsid w:val="00D76A4C"/>
    <w:rsid w:val="00D76C86"/>
    <w:rsid w:val="00D773E6"/>
    <w:rsid w:val="00D7749B"/>
    <w:rsid w:val="00D77C6C"/>
    <w:rsid w:val="00D800DF"/>
    <w:rsid w:val="00D8022B"/>
    <w:rsid w:val="00D80373"/>
    <w:rsid w:val="00D8045D"/>
    <w:rsid w:val="00D80FBB"/>
    <w:rsid w:val="00D815D6"/>
    <w:rsid w:val="00D822CA"/>
    <w:rsid w:val="00D823DF"/>
    <w:rsid w:val="00D825C8"/>
    <w:rsid w:val="00D848D8"/>
    <w:rsid w:val="00D85894"/>
    <w:rsid w:val="00D867D7"/>
    <w:rsid w:val="00D872A2"/>
    <w:rsid w:val="00D87A26"/>
    <w:rsid w:val="00D87B1C"/>
    <w:rsid w:val="00D9035F"/>
    <w:rsid w:val="00D905FF"/>
    <w:rsid w:val="00D909A8"/>
    <w:rsid w:val="00D90BDF"/>
    <w:rsid w:val="00D9125E"/>
    <w:rsid w:val="00D91783"/>
    <w:rsid w:val="00D91903"/>
    <w:rsid w:val="00D9218D"/>
    <w:rsid w:val="00D940AA"/>
    <w:rsid w:val="00D944A8"/>
    <w:rsid w:val="00D945C8"/>
    <w:rsid w:val="00D94C38"/>
    <w:rsid w:val="00D94DCC"/>
    <w:rsid w:val="00D95D21"/>
    <w:rsid w:val="00D96643"/>
    <w:rsid w:val="00D97455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4D38"/>
    <w:rsid w:val="00DA5044"/>
    <w:rsid w:val="00DA522C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BE6"/>
    <w:rsid w:val="00DB1D24"/>
    <w:rsid w:val="00DB235C"/>
    <w:rsid w:val="00DB2A37"/>
    <w:rsid w:val="00DB3712"/>
    <w:rsid w:val="00DB4858"/>
    <w:rsid w:val="00DB4916"/>
    <w:rsid w:val="00DB4DE2"/>
    <w:rsid w:val="00DB50B7"/>
    <w:rsid w:val="00DB5124"/>
    <w:rsid w:val="00DB6772"/>
    <w:rsid w:val="00DB6C61"/>
    <w:rsid w:val="00DB73FE"/>
    <w:rsid w:val="00DB7CBF"/>
    <w:rsid w:val="00DB7D9E"/>
    <w:rsid w:val="00DC0021"/>
    <w:rsid w:val="00DC036B"/>
    <w:rsid w:val="00DC1502"/>
    <w:rsid w:val="00DC1773"/>
    <w:rsid w:val="00DC1C41"/>
    <w:rsid w:val="00DC20FA"/>
    <w:rsid w:val="00DC2D40"/>
    <w:rsid w:val="00DC3DF3"/>
    <w:rsid w:val="00DC400E"/>
    <w:rsid w:val="00DC577D"/>
    <w:rsid w:val="00DC5AB1"/>
    <w:rsid w:val="00DC5FFF"/>
    <w:rsid w:val="00DC75F2"/>
    <w:rsid w:val="00DC7B37"/>
    <w:rsid w:val="00DD0862"/>
    <w:rsid w:val="00DD2717"/>
    <w:rsid w:val="00DD27A8"/>
    <w:rsid w:val="00DD3860"/>
    <w:rsid w:val="00DD399A"/>
    <w:rsid w:val="00DD4604"/>
    <w:rsid w:val="00DD5955"/>
    <w:rsid w:val="00DD5E5F"/>
    <w:rsid w:val="00DD6F1C"/>
    <w:rsid w:val="00DD71F4"/>
    <w:rsid w:val="00DD7CAC"/>
    <w:rsid w:val="00DD7E97"/>
    <w:rsid w:val="00DE02CD"/>
    <w:rsid w:val="00DE0551"/>
    <w:rsid w:val="00DE08F4"/>
    <w:rsid w:val="00DE0DEB"/>
    <w:rsid w:val="00DE1E05"/>
    <w:rsid w:val="00DE1E96"/>
    <w:rsid w:val="00DE1F9F"/>
    <w:rsid w:val="00DE2319"/>
    <w:rsid w:val="00DE25FA"/>
    <w:rsid w:val="00DE2A7B"/>
    <w:rsid w:val="00DE38EC"/>
    <w:rsid w:val="00DE3ED1"/>
    <w:rsid w:val="00DE479C"/>
    <w:rsid w:val="00DE4BCD"/>
    <w:rsid w:val="00DE5315"/>
    <w:rsid w:val="00DE6993"/>
    <w:rsid w:val="00DE6FC7"/>
    <w:rsid w:val="00DE700D"/>
    <w:rsid w:val="00DE72C6"/>
    <w:rsid w:val="00DE7D58"/>
    <w:rsid w:val="00DF007C"/>
    <w:rsid w:val="00DF0AA0"/>
    <w:rsid w:val="00DF107E"/>
    <w:rsid w:val="00DF11B8"/>
    <w:rsid w:val="00DF1328"/>
    <w:rsid w:val="00DF1543"/>
    <w:rsid w:val="00DF1FBD"/>
    <w:rsid w:val="00DF294C"/>
    <w:rsid w:val="00DF4331"/>
    <w:rsid w:val="00DF4AF2"/>
    <w:rsid w:val="00DF4BC2"/>
    <w:rsid w:val="00DF57E9"/>
    <w:rsid w:val="00DF599E"/>
    <w:rsid w:val="00DF5F3F"/>
    <w:rsid w:val="00DF7209"/>
    <w:rsid w:val="00DF7AC2"/>
    <w:rsid w:val="00DF7CAE"/>
    <w:rsid w:val="00DF7E1E"/>
    <w:rsid w:val="00E015BB"/>
    <w:rsid w:val="00E016DD"/>
    <w:rsid w:val="00E01850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754"/>
    <w:rsid w:val="00E06DFF"/>
    <w:rsid w:val="00E100FC"/>
    <w:rsid w:val="00E103FC"/>
    <w:rsid w:val="00E1087A"/>
    <w:rsid w:val="00E11902"/>
    <w:rsid w:val="00E11C33"/>
    <w:rsid w:val="00E121B5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25BE"/>
    <w:rsid w:val="00E229F1"/>
    <w:rsid w:val="00E23079"/>
    <w:rsid w:val="00E23091"/>
    <w:rsid w:val="00E23C75"/>
    <w:rsid w:val="00E23EF0"/>
    <w:rsid w:val="00E25414"/>
    <w:rsid w:val="00E25503"/>
    <w:rsid w:val="00E25B43"/>
    <w:rsid w:val="00E25CD3"/>
    <w:rsid w:val="00E25D3E"/>
    <w:rsid w:val="00E26061"/>
    <w:rsid w:val="00E261C4"/>
    <w:rsid w:val="00E265AA"/>
    <w:rsid w:val="00E26CE8"/>
    <w:rsid w:val="00E27BCD"/>
    <w:rsid w:val="00E3022C"/>
    <w:rsid w:val="00E3038C"/>
    <w:rsid w:val="00E30B53"/>
    <w:rsid w:val="00E313AC"/>
    <w:rsid w:val="00E31626"/>
    <w:rsid w:val="00E32F5C"/>
    <w:rsid w:val="00E3306D"/>
    <w:rsid w:val="00E34E8F"/>
    <w:rsid w:val="00E35A38"/>
    <w:rsid w:val="00E35DE3"/>
    <w:rsid w:val="00E35F01"/>
    <w:rsid w:val="00E363C0"/>
    <w:rsid w:val="00E365DD"/>
    <w:rsid w:val="00E37259"/>
    <w:rsid w:val="00E37641"/>
    <w:rsid w:val="00E377E2"/>
    <w:rsid w:val="00E37B51"/>
    <w:rsid w:val="00E37EA9"/>
    <w:rsid w:val="00E40039"/>
    <w:rsid w:val="00E40ABF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11E1"/>
    <w:rsid w:val="00E511E7"/>
    <w:rsid w:val="00E51A4F"/>
    <w:rsid w:val="00E51BF2"/>
    <w:rsid w:val="00E529D4"/>
    <w:rsid w:val="00E52CA9"/>
    <w:rsid w:val="00E53464"/>
    <w:rsid w:val="00E53532"/>
    <w:rsid w:val="00E53B3E"/>
    <w:rsid w:val="00E53DEF"/>
    <w:rsid w:val="00E53E5E"/>
    <w:rsid w:val="00E5465A"/>
    <w:rsid w:val="00E56481"/>
    <w:rsid w:val="00E5665F"/>
    <w:rsid w:val="00E56C80"/>
    <w:rsid w:val="00E60585"/>
    <w:rsid w:val="00E61097"/>
    <w:rsid w:val="00E611FB"/>
    <w:rsid w:val="00E614B0"/>
    <w:rsid w:val="00E623B0"/>
    <w:rsid w:val="00E62BBB"/>
    <w:rsid w:val="00E62C0E"/>
    <w:rsid w:val="00E63E45"/>
    <w:rsid w:val="00E63F93"/>
    <w:rsid w:val="00E64619"/>
    <w:rsid w:val="00E64ACA"/>
    <w:rsid w:val="00E65504"/>
    <w:rsid w:val="00E655B3"/>
    <w:rsid w:val="00E6562E"/>
    <w:rsid w:val="00E65F6B"/>
    <w:rsid w:val="00E65FEC"/>
    <w:rsid w:val="00E668CA"/>
    <w:rsid w:val="00E670C0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2FC1"/>
    <w:rsid w:val="00E732CA"/>
    <w:rsid w:val="00E737E0"/>
    <w:rsid w:val="00E7398B"/>
    <w:rsid w:val="00E73CE4"/>
    <w:rsid w:val="00E74B7F"/>
    <w:rsid w:val="00E74CE5"/>
    <w:rsid w:val="00E75963"/>
    <w:rsid w:val="00E76142"/>
    <w:rsid w:val="00E76491"/>
    <w:rsid w:val="00E76AE9"/>
    <w:rsid w:val="00E77160"/>
    <w:rsid w:val="00E773E3"/>
    <w:rsid w:val="00E80129"/>
    <w:rsid w:val="00E8087F"/>
    <w:rsid w:val="00E817C0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0B12"/>
    <w:rsid w:val="00E91658"/>
    <w:rsid w:val="00E91ABE"/>
    <w:rsid w:val="00E9214E"/>
    <w:rsid w:val="00E92556"/>
    <w:rsid w:val="00E9342F"/>
    <w:rsid w:val="00E93D6A"/>
    <w:rsid w:val="00E94686"/>
    <w:rsid w:val="00E9533A"/>
    <w:rsid w:val="00E9620C"/>
    <w:rsid w:val="00EA01B9"/>
    <w:rsid w:val="00EA14B6"/>
    <w:rsid w:val="00EA14C4"/>
    <w:rsid w:val="00EA2C94"/>
    <w:rsid w:val="00EA34B8"/>
    <w:rsid w:val="00EA42C5"/>
    <w:rsid w:val="00EA4538"/>
    <w:rsid w:val="00EA4B25"/>
    <w:rsid w:val="00EA509D"/>
    <w:rsid w:val="00EA510E"/>
    <w:rsid w:val="00EA58DE"/>
    <w:rsid w:val="00EA75EB"/>
    <w:rsid w:val="00EB0EA8"/>
    <w:rsid w:val="00EB2FA3"/>
    <w:rsid w:val="00EB48E9"/>
    <w:rsid w:val="00EB612B"/>
    <w:rsid w:val="00EB64A7"/>
    <w:rsid w:val="00EB7ADB"/>
    <w:rsid w:val="00EC0262"/>
    <w:rsid w:val="00EC0498"/>
    <w:rsid w:val="00EC19A5"/>
    <w:rsid w:val="00EC2787"/>
    <w:rsid w:val="00EC2D03"/>
    <w:rsid w:val="00EC2D48"/>
    <w:rsid w:val="00EC2FC9"/>
    <w:rsid w:val="00EC506F"/>
    <w:rsid w:val="00EC55C4"/>
    <w:rsid w:val="00EC5CD0"/>
    <w:rsid w:val="00EC5E39"/>
    <w:rsid w:val="00EC6726"/>
    <w:rsid w:val="00EC6AAD"/>
    <w:rsid w:val="00EC7438"/>
    <w:rsid w:val="00EC78B9"/>
    <w:rsid w:val="00EC7DFB"/>
    <w:rsid w:val="00ED0598"/>
    <w:rsid w:val="00ED1C1D"/>
    <w:rsid w:val="00ED1EC4"/>
    <w:rsid w:val="00ED29E9"/>
    <w:rsid w:val="00ED2FE5"/>
    <w:rsid w:val="00ED3241"/>
    <w:rsid w:val="00ED3462"/>
    <w:rsid w:val="00ED3618"/>
    <w:rsid w:val="00ED4192"/>
    <w:rsid w:val="00ED42C0"/>
    <w:rsid w:val="00ED584A"/>
    <w:rsid w:val="00ED68DA"/>
    <w:rsid w:val="00ED787C"/>
    <w:rsid w:val="00ED7C7B"/>
    <w:rsid w:val="00ED7CD7"/>
    <w:rsid w:val="00EE11D1"/>
    <w:rsid w:val="00EE2384"/>
    <w:rsid w:val="00EE29B5"/>
    <w:rsid w:val="00EE30BE"/>
    <w:rsid w:val="00EE310C"/>
    <w:rsid w:val="00EE3811"/>
    <w:rsid w:val="00EE3C43"/>
    <w:rsid w:val="00EE40F0"/>
    <w:rsid w:val="00EE47AF"/>
    <w:rsid w:val="00EE5507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2C04"/>
    <w:rsid w:val="00EF31B0"/>
    <w:rsid w:val="00EF4D61"/>
    <w:rsid w:val="00EF5367"/>
    <w:rsid w:val="00EF5387"/>
    <w:rsid w:val="00EF59AD"/>
    <w:rsid w:val="00EF5C12"/>
    <w:rsid w:val="00EF5D64"/>
    <w:rsid w:val="00EF645B"/>
    <w:rsid w:val="00EF64A9"/>
    <w:rsid w:val="00EF6CB6"/>
    <w:rsid w:val="00EF6DD9"/>
    <w:rsid w:val="00EF777D"/>
    <w:rsid w:val="00EF7BA0"/>
    <w:rsid w:val="00EF7F15"/>
    <w:rsid w:val="00F001A0"/>
    <w:rsid w:val="00F0074E"/>
    <w:rsid w:val="00F00BDE"/>
    <w:rsid w:val="00F00CEF"/>
    <w:rsid w:val="00F00E00"/>
    <w:rsid w:val="00F01AF6"/>
    <w:rsid w:val="00F023DB"/>
    <w:rsid w:val="00F02F91"/>
    <w:rsid w:val="00F030F1"/>
    <w:rsid w:val="00F0392D"/>
    <w:rsid w:val="00F044CD"/>
    <w:rsid w:val="00F048CD"/>
    <w:rsid w:val="00F04998"/>
    <w:rsid w:val="00F04BAD"/>
    <w:rsid w:val="00F04C30"/>
    <w:rsid w:val="00F057EA"/>
    <w:rsid w:val="00F05AC0"/>
    <w:rsid w:val="00F05E5D"/>
    <w:rsid w:val="00F070BD"/>
    <w:rsid w:val="00F0741F"/>
    <w:rsid w:val="00F076EC"/>
    <w:rsid w:val="00F078BF"/>
    <w:rsid w:val="00F07C6A"/>
    <w:rsid w:val="00F1050D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C3A"/>
    <w:rsid w:val="00F15CB2"/>
    <w:rsid w:val="00F17069"/>
    <w:rsid w:val="00F17680"/>
    <w:rsid w:val="00F203D9"/>
    <w:rsid w:val="00F2051A"/>
    <w:rsid w:val="00F22453"/>
    <w:rsid w:val="00F22669"/>
    <w:rsid w:val="00F22782"/>
    <w:rsid w:val="00F22B59"/>
    <w:rsid w:val="00F22C91"/>
    <w:rsid w:val="00F22EE9"/>
    <w:rsid w:val="00F2390B"/>
    <w:rsid w:val="00F2401D"/>
    <w:rsid w:val="00F24177"/>
    <w:rsid w:val="00F246CB"/>
    <w:rsid w:val="00F25952"/>
    <w:rsid w:val="00F25B2E"/>
    <w:rsid w:val="00F2636F"/>
    <w:rsid w:val="00F263ED"/>
    <w:rsid w:val="00F269BA"/>
    <w:rsid w:val="00F27E9F"/>
    <w:rsid w:val="00F27F0F"/>
    <w:rsid w:val="00F308FF"/>
    <w:rsid w:val="00F311A5"/>
    <w:rsid w:val="00F31785"/>
    <w:rsid w:val="00F32210"/>
    <w:rsid w:val="00F32790"/>
    <w:rsid w:val="00F32EC6"/>
    <w:rsid w:val="00F335FB"/>
    <w:rsid w:val="00F33B13"/>
    <w:rsid w:val="00F34400"/>
    <w:rsid w:val="00F34DD6"/>
    <w:rsid w:val="00F35550"/>
    <w:rsid w:val="00F35C6B"/>
    <w:rsid w:val="00F364E9"/>
    <w:rsid w:val="00F37290"/>
    <w:rsid w:val="00F408A8"/>
    <w:rsid w:val="00F42450"/>
    <w:rsid w:val="00F4286B"/>
    <w:rsid w:val="00F42C15"/>
    <w:rsid w:val="00F43288"/>
    <w:rsid w:val="00F4364E"/>
    <w:rsid w:val="00F43F9C"/>
    <w:rsid w:val="00F4407E"/>
    <w:rsid w:val="00F445CA"/>
    <w:rsid w:val="00F44703"/>
    <w:rsid w:val="00F45441"/>
    <w:rsid w:val="00F45556"/>
    <w:rsid w:val="00F45BBA"/>
    <w:rsid w:val="00F45C3A"/>
    <w:rsid w:val="00F45D36"/>
    <w:rsid w:val="00F45F5F"/>
    <w:rsid w:val="00F4639E"/>
    <w:rsid w:val="00F4640B"/>
    <w:rsid w:val="00F4735C"/>
    <w:rsid w:val="00F50A05"/>
    <w:rsid w:val="00F50C68"/>
    <w:rsid w:val="00F510A7"/>
    <w:rsid w:val="00F5167C"/>
    <w:rsid w:val="00F517B8"/>
    <w:rsid w:val="00F52A7E"/>
    <w:rsid w:val="00F52B9E"/>
    <w:rsid w:val="00F546DA"/>
    <w:rsid w:val="00F561EE"/>
    <w:rsid w:val="00F56275"/>
    <w:rsid w:val="00F57383"/>
    <w:rsid w:val="00F60571"/>
    <w:rsid w:val="00F612CF"/>
    <w:rsid w:val="00F61370"/>
    <w:rsid w:val="00F61C48"/>
    <w:rsid w:val="00F6369E"/>
    <w:rsid w:val="00F63B1C"/>
    <w:rsid w:val="00F63CBE"/>
    <w:rsid w:val="00F63D94"/>
    <w:rsid w:val="00F6410F"/>
    <w:rsid w:val="00F64C46"/>
    <w:rsid w:val="00F651FD"/>
    <w:rsid w:val="00F65537"/>
    <w:rsid w:val="00F669AF"/>
    <w:rsid w:val="00F669C2"/>
    <w:rsid w:val="00F66AFC"/>
    <w:rsid w:val="00F67B21"/>
    <w:rsid w:val="00F71180"/>
    <w:rsid w:val="00F7250B"/>
    <w:rsid w:val="00F7307C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1FDD"/>
    <w:rsid w:val="00F8231F"/>
    <w:rsid w:val="00F82C86"/>
    <w:rsid w:val="00F83DAD"/>
    <w:rsid w:val="00F84B4A"/>
    <w:rsid w:val="00F85859"/>
    <w:rsid w:val="00F861E3"/>
    <w:rsid w:val="00F86227"/>
    <w:rsid w:val="00F864C1"/>
    <w:rsid w:val="00F8676C"/>
    <w:rsid w:val="00F86FFB"/>
    <w:rsid w:val="00F9004A"/>
    <w:rsid w:val="00F9016C"/>
    <w:rsid w:val="00F905F6"/>
    <w:rsid w:val="00F912BB"/>
    <w:rsid w:val="00F9195A"/>
    <w:rsid w:val="00F924C6"/>
    <w:rsid w:val="00F93B23"/>
    <w:rsid w:val="00F94EFF"/>
    <w:rsid w:val="00F95277"/>
    <w:rsid w:val="00F953B7"/>
    <w:rsid w:val="00F957AC"/>
    <w:rsid w:val="00F95B18"/>
    <w:rsid w:val="00F95C77"/>
    <w:rsid w:val="00F96287"/>
    <w:rsid w:val="00FA0985"/>
    <w:rsid w:val="00FA186D"/>
    <w:rsid w:val="00FA1F3D"/>
    <w:rsid w:val="00FA25BB"/>
    <w:rsid w:val="00FA2880"/>
    <w:rsid w:val="00FA2AF8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066"/>
    <w:rsid w:val="00FA65AF"/>
    <w:rsid w:val="00FA6A3C"/>
    <w:rsid w:val="00FA71E9"/>
    <w:rsid w:val="00FB03EB"/>
    <w:rsid w:val="00FB0A04"/>
    <w:rsid w:val="00FB1101"/>
    <w:rsid w:val="00FB1DE4"/>
    <w:rsid w:val="00FB2D17"/>
    <w:rsid w:val="00FB4F3E"/>
    <w:rsid w:val="00FB58A1"/>
    <w:rsid w:val="00FB615B"/>
    <w:rsid w:val="00FB6CF3"/>
    <w:rsid w:val="00FC16E3"/>
    <w:rsid w:val="00FC1C6E"/>
    <w:rsid w:val="00FC1C75"/>
    <w:rsid w:val="00FC1F9E"/>
    <w:rsid w:val="00FC2325"/>
    <w:rsid w:val="00FC2651"/>
    <w:rsid w:val="00FC3305"/>
    <w:rsid w:val="00FC3357"/>
    <w:rsid w:val="00FC3484"/>
    <w:rsid w:val="00FC3B01"/>
    <w:rsid w:val="00FC3BCE"/>
    <w:rsid w:val="00FC3BFB"/>
    <w:rsid w:val="00FC3C8B"/>
    <w:rsid w:val="00FC4162"/>
    <w:rsid w:val="00FC4D95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9F0"/>
    <w:rsid w:val="00FD2504"/>
    <w:rsid w:val="00FD2A37"/>
    <w:rsid w:val="00FD336E"/>
    <w:rsid w:val="00FD345E"/>
    <w:rsid w:val="00FD379C"/>
    <w:rsid w:val="00FD3E98"/>
    <w:rsid w:val="00FD3EF6"/>
    <w:rsid w:val="00FD4282"/>
    <w:rsid w:val="00FD469F"/>
    <w:rsid w:val="00FD5663"/>
    <w:rsid w:val="00FD5B80"/>
    <w:rsid w:val="00FD7CAB"/>
    <w:rsid w:val="00FD7D9C"/>
    <w:rsid w:val="00FE0368"/>
    <w:rsid w:val="00FE1F53"/>
    <w:rsid w:val="00FE2872"/>
    <w:rsid w:val="00FE2B44"/>
    <w:rsid w:val="00FE2CF0"/>
    <w:rsid w:val="00FE2D01"/>
    <w:rsid w:val="00FE3C03"/>
    <w:rsid w:val="00FE432C"/>
    <w:rsid w:val="00FE455D"/>
    <w:rsid w:val="00FE4FD9"/>
    <w:rsid w:val="00FE5660"/>
    <w:rsid w:val="00FE5826"/>
    <w:rsid w:val="00FE5933"/>
    <w:rsid w:val="00FE66CF"/>
    <w:rsid w:val="00FE6A6A"/>
    <w:rsid w:val="00FE7006"/>
    <w:rsid w:val="00FE71EE"/>
    <w:rsid w:val="00FE72AD"/>
    <w:rsid w:val="00FE7D66"/>
    <w:rsid w:val="00FE7F86"/>
    <w:rsid w:val="00FF0369"/>
    <w:rsid w:val="00FF0A82"/>
    <w:rsid w:val="00FF198F"/>
    <w:rsid w:val="00FF1AC2"/>
    <w:rsid w:val="00FF1F35"/>
    <w:rsid w:val="00FF2C0E"/>
    <w:rsid w:val="00FF3B9A"/>
    <w:rsid w:val="00FF4B12"/>
    <w:rsid w:val="00FF4C22"/>
    <w:rsid w:val="00FF55B4"/>
    <w:rsid w:val="00FF5CB2"/>
    <w:rsid w:val="00FF6488"/>
    <w:rsid w:val="00FF6CE9"/>
    <w:rsid w:val="00FF7870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C12637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C1263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  <w:style w:type="paragraph" w:customStyle="1" w:styleId="CharCharCharCharCharCharCharCharCharCharCharCharCharCarCarCharCharCharCarCar0">
    <w:name w:val="Char Char Char Char (文字) (文字) Char Char Char Char Char Char Char Char Char Car Car Char Char Char Car Car"/>
    <w:semiHidden/>
    <w:rsid w:val="000D6F6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rmalIndentChar">
    <w:name w:val="Normal Indent Char"/>
    <w:link w:val="NormalIndent0"/>
    <w:rsid w:val="000D6F6B"/>
    <w:rPr>
      <w:rFonts w:ascii="Palatino" w:eastAsia="Arial" w:hAnsi="Palatino"/>
      <w:lang w:eastAsia="ja-JP"/>
    </w:rPr>
  </w:style>
  <w:style w:type="paragraph" w:customStyle="1" w:styleId="bulletlevel1">
    <w:name w:val="bullet level 1"/>
    <w:basedOn w:val="txt"/>
    <w:qFormat/>
    <w:rsid w:val="00483A1B"/>
    <w:pPr>
      <w:numPr>
        <w:ilvl w:val="0"/>
        <w:numId w:val="36"/>
      </w:numPr>
    </w:pPr>
  </w:style>
  <w:style w:type="paragraph" w:customStyle="1" w:styleId="bulletlevel2">
    <w:name w:val="bullet level 2"/>
    <w:basedOn w:val="txt"/>
    <w:link w:val="bulletlevel2Char"/>
    <w:qFormat/>
    <w:rsid w:val="00483A1B"/>
    <w:pPr>
      <w:numPr>
        <w:ilvl w:val="1"/>
        <w:numId w:val="36"/>
      </w:numPr>
    </w:pPr>
  </w:style>
  <w:style w:type="character" w:customStyle="1" w:styleId="bulletlevel2Char">
    <w:name w:val="bullet level 2 Char"/>
    <w:basedOn w:val="txt0"/>
    <w:link w:val="bulletlevel2"/>
    <w:rsid w:val="00483A1B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3E8803-B471-4B2D-93B6-0C260FE5B4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4FD4AD-14D6-4646-B3D4-EFC796684A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70577F-68ED-47A3-96FD-9D044CBB39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09790B-4065-42F5-A004-575A29DE852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1003</Words>
  <Characters>5519</Characters>
  <Application>Microsoft Office Word</Application>
  <DocSecurity>0</DocSecurity>
  <Lines>45</Lines>
  <Paragraphs>13</Paragraphs>
  <ScaleCrop>false</ScaleCrop>
  <HeadingPairs>
    <vt:vector size="8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Jelinek</dc:creator>
  <cp:keywords/>
  <cp:lastModifiedBy>Milan Jelinek</cp:lastModifiedBy>
  <cp:revision>2</cp:revision>
  <cp:lastPrinted>2021-01-26T11:14:00Z</cp:lastPrinted>
  <dcterms:created xsi:type="dcterms:W3CDTF">2023-03-16T01:07:00Z</dcterms:created>
  <dcterms:modified xsi:type="dcterms:W3CDTF">2023-03-16T01:07:00Z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